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12FE2" w14:textId="54CE01CD" w:rsidR="00AA6C3B" w:rsidRPr="00AA6C3B" w:rsidRDefault="00AA6C3B" w:rsidP="00AA6C3B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AA6C3B">
        <w:rPr>
          <w:rFonts w:ascii="Arial" w:hAnsi="Arial" w:cs="Arial"/>
          <w:b/>
          <w:noProof/>
          <w:sz w:val="24"/>
          <w:szCs w:val="24"/>
        </w:rPr>
        <w:t>3GPP TSG-RAN WG4 Meeting #104bis-e</w:t>
      </w:r>
      <w:r w:rsidRPr="00AA6C3B">
        <w:rPr>
          <w:rFonts w:ascii="Arial" w:hAnsi="Arial" w:cs="Arial"/>
          <w:b/>
          <w:noProof/>
          <w:sz w:val="24"/>
          <w:szCs w:val="24"/>
        </w:rPr>
        <w:tab/>
      </w:r>
      <w:r w:rsidRPr="00AA6C3B">
        <w:rPr>
          <w:rFonts w:ascii="Arial" w:hAnsi="Arial" w:cs="Arial"/>
          <w:b/>
          <w:noProof/>
          <w:color w:val="000000"/>
          <w:sz w:val="24"/>
          <w:szCs w:val="24"/>
        </w:rPr>
        <w:t>R4-2215300</w:t>
      </w:r>
    </w:p>
    <w:p w14:paraId="03CD2FD8" w14:textId="3586D6B5" w:rsidR="00AA6C3B" w:rsidRPr="00AA6C3B" w:rsidRDefault="00AA6C3B" w:rsidP="00AA6C3B">
      <w:pPr>
        <w:rPr>
          <w:rFonts w:ascii="Arial" w:hAnsi="Arial" w:cs="Arial"/>
          <w:b/>
          <w:sz w:val="24"/>
          <w:szCs w:val="24"/>
        </w:rPr>
      </w:pPr>
      <w:r w:rsidRPr="00AA6C3B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AA6C3B">
        <w:rPr>
          <w:rFonts w:ascii="Arial" w:hAnsi="Arial" w:cs="Arial"/>
          <w:b/>
          <w:bCs/>
          <w:noProof/>
          <w:sz w:val="24"/>
          <w:szCs w:val="24"/>
        </w:rPr>
        <w:t>10 – 19 October 2022</w:t>
      </w:r>
    </w:p>
    <w:p w14:paraId="5C85E48A" w14:textId="67174C0B" w:rsidR="00E41F10" w:rsidRPr="00E41F10" w:rsidRDefault="00E41F10" w:rsidP="00E41F10">
      <w:pPr>
        <w:jc w:val="center"/>
        <w:rPr>
          <w:rFonts w:ascii="Arial" w:hAnsi="Arial" w:cs="Arial"/>
          <w:b/>
          <w:sz w:val="36"/>
        </w:rPr>
      </w:pPr>
      <w:r w:rsidRPr="00E41F10">
        <w:rPr>
          <w:rFonts w:ascii="Arial" w:hAnsi="Arial" w:cs="Arial"/>
          <w:b/>
          <w:sz w:val="36"/>
        </w:rPr>
        <w:br/>
      </w:r>
      <w:r w:rsidRPr="00E41F10">
        <w:rPr>
          <w:rFonts w:ascii="Arial" w:hAnsi="Arial" w:cs="Arial"/>
          <w:b/>
          <w:sz w:val="36"/>
        </w:rPr>
        <w:br/>
      </w:r>
      <w:r w:rsidRPr="00E41F10">
        <w:rPr>
          <w:rFonts w:ascii="Arial" w:hAnsi="Arial" w:cs="Arial"/>
          <w:b/>
          <w:sz w:val="36"/>
        </w:rPr>
        <w:br/>
        <w:t>Third Generation Partnership Project (3GPP™)</w:t>
      </w:r>
    </w:p>
    <w:p w14:paraId="179D5AED" w14:textId="103B5957" w:rsidR="00E41F10" w:rsidRPr="00E41F10" w:rsidRDefault="00E41F10" w:rsidP="00E41F10">
      <w:pPr>
        <w:jc w:val="center"/>
        <w:rPr>
          <w:rFonts w:ascii="Arial" w:hAnsi="Arial" w:cs="Arial"/>
          <w:b/>
          <w:sz w:val="32"/>
        </w:rPr>
      </w:pPr>
      <w:r w:rsidRPr="00E41F10">
        <w:rPr>
          <w:rFonts w:ascii="Arial" w:hAnsi="Arial" w:cs="Arial"/>
          <w:b/>
          <w:sz w:val="32"/>
        </w:rPr>
        <w:br/>
      </w:r>
      <w:r w:rsidRPr="00E41F10">
        <w:rPr>
          <w:rFonts w:ascii="Arial" w:hAnsi="Arial" w:cs="Arial"/>
          <w:b/>
          <w:sz w:val="32"/>
        </w:rPr>
        <w:br/>
        <w:t>Meeting Report</w:t>
      </w:r>
      <w:r w:rsidRPr="00E41F10">
        <w:rPr>
          <w:rFonts w:ascii="Arial" w:hAnsi="Arial" w:cs="Arial"/>
          <w:b/>
          <w:sz w:val="32"/>
        </w:rPr>
        <w:br/>
        <w:t>for</w:t>
      </w:r>
      <w:r w:rsidRPr="00E41F10">
        <w:rPr>
          <w:rFonts w:ascii="Arial" w:hAnsi="Arial" w:cs="Arial"/>
          <w:b/>
          <w:sz w:val="32"/>
        </w:rPr>
        <w:br/>
        <w:t>TSG RAN WG4</w:t>
      </w:r>
      <w:r w:rsidRPr="00E41F10">
        <w:rPr>
          <w:rFonts w:ascii="Arial" w:hAnsi="Arial" w:cs="Arial"/>
          <w:b/>
          <w:sz w:val="32"/>
        </w:rPr>
        <w:br/>
        <w:t>meeting: 104-e</w:t>
      </w:r>
    </w:p>
    <w:p w14:paraId="0AB5F2F1" w14:textId="77777777" w:rsidR="00E41F10" w:rsidRPr="00E41F10" w:rsidRDefault="00E41F10" w:rsidP="00E41F10">
      <w:pPr>
        <w:jc w:val="center"/>
        <w:rPr>
          <w:rFonts w:ascii="Arial" w:hAnsi="Arial" w:cs="Arial"/>
          <w:b/>
          <w:sz w:val="32"/>
        </w:rPr>
      </w:pPr>
      <w:r w:rsidRPr="00E41F10">
        <w:rPr>
          <w:rFonts w:ascii="Arial" w:hAnsi="Arial" w:cs="Arial"/>
          <w:b/>
          <w:sz w:val="32"/>
        </w:rPr>
        <w:t>Electronic Meeting, Online, 15/08/2022 to 26/08/2022</w:t>
      </w:r>
    </w:p>
    <w:p w14:paraId="041C1222" w14:textId="3B226559" w:rsidR="00115939" w:rsidRDefault="00115939" w:rsidP="00176317">
      <w:pPr>
        <w:pStyle w:val="Heading2"/>
      </w:pPr>
      <w:r>
        <w:br w:type="page"/>
      </w:r>
      <w:r>
        <w:lastRenderedPageBreak/>
        <w:t>Annex A: Contribution documents and status</w:t>
      </w:r>
    </w:p>
    <w:p w14:paraId="7891DB3C" w14:textId="77777777" w:rsidR="00115939" w:rsidRDefault="00115939" w:rsidP="00115939">
      <w:pPr>
        <w:pStyle w:val="Heading3"/>
      </w:pPr>
      <w:r>
        <w:t>A1: List of TDocs</w:t>
      </w:r>
    </w:p>
    <w:p w14:paraId="703D756C" w14:textId="77777777" w:rsidR="00115939" w:rsidRDefault="00115939" w:rsidP="00115939">
      <w:pPr>
        <w:pStyle w:val="TH"/>
      </w:pPr>
    </w:p>
    <w:p w14:paraId="12230395" w14:textId="14E1F802" w:rsidR="00115939" w:rsidRDefault="00A35838" w:rsidP="00115939">
      <w:r w:rsidRPr="00814F75">
        <w:t>See excel file attached to this report.</w:t>
      </w:r>
    </w:p>
    <w:p w14:paraId="3BF41881" w14:textId="77777777" w:rsidR="00A35838" w:rsidRDefault="00A35838" w:rsidP="00115939"/>
    <w:p w14:paraId="13F4E4FC" w14:textId="77777777" w:rsidR="00115939" w:rsidRDefault="00115939" w:rsidP="00115939">
      <w:pPr>
        <w:pStyle w:val="Heading2"/>
      </w:pPr>
      <w:r>
        <w:br w:type="page"/>
      </w:r>
      <w:r>
        <w:lastRenderedPageBreak/>
        <w:t>Annex B: List of change requests</w:t>
      </w:r>
    </w:p>
    <w:p w14:paraId="0E546F18" w14:textId="77777777" w:rsidR="00115939" w:rsidRDefault="00115939" w:rsidP="00115939">
      <w:pPr>
        <w:pStyle w:val="TH"/>
      </w:pPr>
    </w:p>
    <w:tbl>
      <w:tblPr>
        <w:tblStyle w:val="TableGrid"/>
        <w:tblW w:w="11789" w:type="dxa"/>
        <w:tblLook w:val="04A0" w:firstRow="1" w:lastRow="0" w:firstColumn="1" w:lastColumn="0" w:noHBand="0" w:noVBand="1"/>
      </w:tblPr>
      <w:tblGrid>
        <w:gridCol w:w="1097"/>
        <w:gridCol w:w="2600"/>
        <w:gridCol w:w="1577"/>
        <w:gridCol w:w="759"/>
        <w:gridCol w:w="572"/>
        <w:gridCol w:w="547"/>
        <w:gridCol w:w="510"/>
        <w:gridCol w:w="507"/>
        <w:gridCol w:w="2653"/>
        <w:gridCol w:w="967"/>
      </w:tblGrid>
      <w:tr w:rsidR="00115939" w14:paraId="65CF2FB3" w14:textId="77777777" w:rsidTr="00115939">
        <w:tc>
          <w:tcPr>
            <w:tcW w:w="0" w:type="auto"/>
          </w:tcPr>
          <w:p w14:paraId="6D10D02B" w14:textId="5865DE70" w:rsidR="00115939" w:rsidRDefault="00115939" w:rsidP="00115939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</w:tcPr>
          <w:p w14:paraId="390EEEA4" w14:textId="5713448E" w:rsidR="00115939" w:rsidRDefault="00115939" w:rsidP="00115939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0CE5EE83" w14:textId="1939DB92" w:rsidR="00115939" w:rsidRDefault="00115939" w:rsidP="00115939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14:paraId="6BFBBE66" w14:textId="5BA93DAA" w:rsidR="00115939" w:rsidRDefault="00115939" w:rsidP="00115939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14:paraId="33C452B4" w14:textId="06AF837E" w:rsidR="00115939" w:rsidRDefault="00115939" w:rsidP="00115939">
            <w:pPr>
              <w:pStyle w:val="TAH"/>
            </w:pPr>
            <w:r>
              <w:t>CR</w:t>
            </w:r>
          </w:p>
        </w:tc>
        <w:tc>
          <w:tcPr>
            <w:tcW w:w="0" w:type="auto"/>
          </w:tcPr>
          <w:p w14:paraId="0DA5A2C7" w14:textId="16543F5C" w:rsidR="00115939" w:rsidRDefault="00115939" w:rsidP="00115939">
            <w:pPr>
              <w:pStyle w:val="TAH"/>
            </w:pPr>
            <w:r>
              <w:t>Rev</w:t>
            </w:r>
          </w:p>
        </w:tc>
        <w:tc>
          <w:tcPr>
            <w:tcW w:w="0" w:type="auto"/>
          </w:tcPr>
          <w:p w14:paraId="2662688A" w14:textId="390F63F2" w:rsidR="00115939" w:rsidRDefault="00115939" w:rsidP="00115939">
            <w:pPr>
              <w:pStyle w:val="TAH"/>
            </w:pPr>
            <w:r>
              <w:t>Rel</w:t>
            </w:r>
          </w:p>
        </w:tc>
        <w:tc>
          <w:tcPr>
            <w:tcW w:w="0" w:type="auto"/>
          </w:tcPr>
          <w:p w14:paraId="28512B1C" w14:textId="1E7A053F" w:rsidR="00115939" w:rsidRDefault="00115939" w:rsidP="00115939">
            <w:pPr>
              <w:pStyle w:val="TAH"/>
            </w:pPr>
            <w:r>
              <w:t>Cat</w:t>
            </w:r>
          </w:p>
        </w:tc>
        <w:tc>
          <w:tcPr>
            <w:tcW w:w="0" w:type="auto"/>
          </w:tcPr>
          <w:p w14:paraId="4CEF94C2" w14:textId="4A27FC8E" w:rsidR="00115939" w:rsidRDefault="00115939" w:rsidP="00115939">
            <w:pPr>
              <w:pStyle w:val="TAH"/>
            </w:pPr>
            <w:r>
              <w:t>WI</w:t>
            </w:r>
          </w:p>
        </w:tc>
        <w:tc>
          <w:tcPr>
            <w:tcW w:w="0" w:type="auto"/>
          </w:tcPr>
          <w:p w14:paraId="1E2AAA2D" w14:textId="7B10B60A" w:rsidR="00115939" w:rsidRDefault="00115939" w:rsidP="00115939">
            <w:pPr>
              <w:pStyle w:val="TAH"/>
            </w:pPr>
            <w:r>
              <w:t>Decision</w:t>
            </w:r>
          </w:p>
        </w:tc>
      </w:tr>
      <w:tr w:rsidR="00115939" w14:paraId="0320D967" w14:textId="77777777" w:rsidTr="00115939">
        <w:tc>
          <w:tcPr>
            <w:tcW w:w="0" w:type="auto"/>
          </w:tcPr>
          <w:p w14:paraId="5A1A3F11" w14:textId="1E41010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R4-2212344</w:t>
            </w:r>
          </w:p>
        </w:tc>
        <w:tc>
          <w:tcPr>
            <w:tcW w:w="0" w:type="auto"/>
          </w:tcPr>
          <w:p w14:paraId="3BF2439F" w14:textId="3ED18E1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36.101: Rel-17 Adding missing fallback combinations and bug fixes</w:t>
            </w:r>
          </w:p>
        </w:tc>
        <w:tc>
          <w:tcPr>
            <w:tcW w:w="0" w:type="auto"/>
          </w:tcPr>
          <w:p w14:paraId="5818F96F" w14:textId="0844CE5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1260CE3" w14:textId="52ACAC1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3BC93A14" w14:textId="4553731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5876</w:t>
            </w:r>
          </w:p>
        </w:tc>
        <w:tc>
          <w:tcPr>
            <w:tcW w:w="0" w:type="auto"/>
          </w:tcPr>
          <w:p w14:paraId="31C5F466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23DAC72" w14:textId="2D73B0D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30D5E83" w14:textId="4A5426B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2EFC446" w14:textId="195ED31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13496E80" w14:textId="65D4D63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0692D4B5" w14:textId="77777777" w:rsidTr="00115939">
        <w:tc>
          <w:tcPr>
            <w:tcW w:w="0" w:type="auto"/>
          </w:tcPr>
          <w:p w14:paraId="57EFC1AA" w14:textId="49F6EA0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R4-2212360</w:t>
            </w:r>
          </w:p>
        </w:tc>
        <w:tc>
          <w:tcPr>
            <w:tcW w:w="0" w:type="auto"/>
          </w:tcPr>
          <w:p w14:paraId="23E57A57" w14:textId="207D43A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36.101 Rel-17: Corrections on band combinations for UE co-existence</w:t>
            </w:r>
          </w:p>
        </w:tc>
        <w:tc>
          <w:tcPr>
            <w:tcW w:w="0" w:type="auto"/>
          </w:tcPr>
          <w:p w14:paraId="35931E71" w14:textId="0098EBC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803AFC9" w14:textId="05992AA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707BB0F2" w14:textId="6005EC7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5877</w:t>
            </w:r>
          </w:p>
        </w:tc>
        <w:tc>
          <w:tcPr>
            <w:tcW w:w="0" w:type="auto"/>
          </w:tcPr>
          <w:p w14:paraId="54402894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C618890" w14:textId="5E4E2FA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4C0CB24" w14:textId="788671F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33DDAD9" w14:textId="58CE938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LTE_CA_R17_2BDL_1BUL-Core</w:t>
            </w:r>
          </w:p>
        </w:tc>
        <w:tc>
          <w:tcPr>
            <w:tcW w:w="0" w:type="auto"/>
          </w:tcPr>
          <w:p w14:paraId="2701AE92" w14:textId="07FD8B1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4E43E015" w14:textId="77777777" w:rsidTr="00115939">
        <w:tc>
          <w:tcPr>
            <w:tcW w:w="0" w:type="auto"/>
          </w:tcPr>
          <w:p w14:paraId="72BC97B8" w14:textId="1CF875B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R4-2213433</w:t>
            </w:r>
          </w:p>
        </w:tc>
        <w:tc>
          <w:tcPr>
            <w:tcW w:w="0" w:type="auto"/>
          </w:tcPr>
          <w:p w14:paraId="48155146" w14:textId="02C909D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R18 x(x&lt;=6) DL y(y&lt;=2) UL CA band combinations to TS 36.101</w:t>
            </w:r>
          </w:p>
        </w:tc>
        <w:tc>
          <w:tcPr>
            <w:tcW w:w="0" w:type="auto"/>
          </w:tcPr>
          <w:p w14:paraId="74DBC5C4" w14:textId="758BF39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2E3EDA27" w14:textId="150DE52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3C43DE03" w14:textId="511D7B4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5878</w:t>
            </w:r>
          </w:p>
        </w:tc>
        <w:tc>
          <w:tcPr>
            <w:tcW w:w="0" w:type="auto"/>
          </w:tcPr>
          <w:p w14:paraId="12A8FCBF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7F4F530" w14:textId="730E8E9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0B6F2F6C" w14:textId="1081C54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37AF4D0" w14:textId="5D79D6B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LTE_CA_R18_xBDL_yBUL-Core</w:t>
            </w:r>
          </w:p>
        </w:tc>
        <w:tc>
          <w:tcPr>
            <w:tcW w:w="0" w:type="auto"/>
          </w:tcPr>
          <w:p w14:paraId="5F0E9A57" w14:textId="262FCF0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3F2803FE" w14:textId="77777777" w:rsidTr="00115939">
        <w:tc>
          <w:tcPr>
            <w:tcW w:w="0" w:type="auto"/>
          </w:tcPr>
          <w:p w14:paraId="78C2EB36" w14:textId="7D2DF5D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R4-2213801</w:t>
            </w:r>
          </w:p>
        </w:tc>
        <w:tc>
          <w:tcPr>
            <w:tcW w:w="0" w:type="auto"/>
          </w:tcPr>
          <w:p w14:paraId="68C67877" w14:textId="673E5A9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Introduction of eMTC PDSCH requirmeents with 14 HARQ processes</w:t>
            </w:r>
          </w:p>
        </w:tc>
        <w:tc>
          <w:tcPr>
            <w:tcW w:w="0" w:type="auto"/>
          </w:tcPr>
          <w:p w14:paraId="21086531" w14:textId="5E26CA0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5A1EDB38" w14:textId="1121EAC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6CCCEC0D" w14:textId="5D37B10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5879</w:t>
            </w:r>
          </w:p>
        </w:tc>
        <w:tc>
          <w:tcPr>
            <w:tcW w:w="0" w:type="auto"/>
          </w:tcPr>
          <w:p w14:paraId="0C88A078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080C4E0" w14:textId="3C8F14E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70DC8CD" w14:textId="58211CE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6DD2B08" w14:textId="095EE55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NB_IOTenh4_LTE_eMTC6-Perf</w:t>
            </w:r>
          </w:p>
        </w:tc>
        <w:tc>
          <w:tcPr>
            <w:tcW w:w="0" w:type="auto"/>
          </w:tcPr>
          <w:p w14:paraId="6DC87B1D" w14:textId="189049F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4BC1C1F7" w14:textId="77777777" w:rsidTr="00115939">
        <w:tc>
          <w:tcPr>
            <w:tcW w:w="0" w:type="auto"/>
          </w:tcPr>
          <w:p w14:paraId="50BD3C5E" w14:textId="633AFC7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R4-2214548</w:t>
            </w:r>
          </w:p>
        </w:tc>
        <w:tc>
          <w:tcPr>
            <w:tcW w:w="0" w:type="auto"/>
          </w:tcPr>
          <w:p w14:paraId="06C1AFA1" w14:textId="68F3617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Introduction of eMTC PDSCH requirmeents with 14 HARQ processes</w:t>
            </w:r>
          </w:p>
        </w:tc>
        <w:tc>
          <w:tcPr>
            <w:tcW w:w="0" w:type="auto"/>
          </w:tcPr>
          <w:p w14:paraId="4F7B5FEC" w14:textId="5BEF6AC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B1BAF8F" w14:textId="0AE0058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002ADE17" w14:textId="4F40A61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5879</w:t>
            </w:r>
          </w:p>
        </w:tc>
        <w:tc>
          <w:tcPr>
            <w:tcW w:w="0" w:type="auto"/>
          </w:tcPr>
          <w:p w14:paraId="0796C35E" w14:textId="7E31AED4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DD1AAAB" w14:textId="530CE45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F8D28D8" w14:textId="30A1AC9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564C301" w14:textId="4567BAE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NB_IOTenh4_LTE_eMTC6-Perf</w:t>
            </w:r>
          </w:p>
        </w:tc>
        <w:tc>
          <w:tcPr>
            <w:tcW w:w="0" w:type="auto"/>
          </w:tcPr>
          <w:p w14:paraId="1599E3B8" w14:textId="377B29A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61BDC185" w14:textId="77777777" w:rsidTr="00115939">
        <w:tc>
          <w:tcPr>
            <w:tcW w:w="0" w:type="auto"/>
          </w:tcPr>
          <w:p w14:paraId="3C5E6756" w14:textId="47B5E78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R4-2214656</w:t>
            </w:r>
          </w:p>
        </w:tc>
        <w:tc>
          <w:tcPr>
            <w:tcW w:w="0" w:type="auto"/>
          </w:tcPr>
          <w:p w14:paraId="0CAF1D25" w14:textId="2880FD1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36.101 for Rel-17 NB-IoT and eMTC UE performance requirements</w:t>
            </w:r>
          </w:p>
        </w:tc>
        <w:tc>
          <w:tcPr>
            <w:tcW w:w="0" w:type="auto"/>
          </w:tcPr>
          <w:p w14:paraId="34FDD22F" w14:textId="77793DC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8752254" w14:textId="0143FBE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10B2AE69" w14:textId="2822682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5880</w:t>
            </w:r>
          </w:p>
        </w:tc>
        <w:tc>
          <w:tcPr>
            <w:tcW w:w="0" w:type="auto"/>
          </w:tcPr>
          <w:p w14:paraId="31D9A6F8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5E7541C" w14:textId="4B02D80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6926BC0" w14:textId="4726F99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A3C535C" w14:textId="3D422B6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NB_IOTenh4_LTE_eMTC6-Perf</w:t>
            </w:r>
          </w:p>
        </w:tc>
        <w:tc>
          <w:tcPr>
            <w:tcW w:w="0" w:type="auto"/>
          </w:tcPr>
          <w:p w14:paraId="4756A326" w14:textId="2E884A4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0E1E6B82" w14:textId="77777777" w:rsidTr="00115939">
        <w:tc>
          <w:tcPr>
            <w:tcW w:w="0" w:type="auto"/>
          </w:tcPr>
          <w:p w14:paraId="09B0EC29" w14:textId="400F1B9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R4-2215231</w:t>
            </w:r>
          </w:p>
        </w:tc>
        <w:tc>
          <w:tcPr>
            <w:tcW w:w="0" w:type="auto"/>
          </w:tcPr>
          <w:p w14:paraId="6360A9DF" w14:textId="1EA14C2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36.101 maintenance (Rel-10)</w:t>
            </w:r>
          </w:p>
        </w:tc>
        <w:tc>
          <w:tcPr>
            <w:tcW w:w="0" w:type="auto"/>
          </w:tcPr>
          <w:p w14:paraId="0E61CD12" w14:textId="2CF2B8F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Xiaomi</w:t>
            </w:r>
          </w:p>
        </w:tc>
        <w:tc>
          <w:tcPr>
            <w:tcW w:w="0" w:type="auto"/>
          </w:tcPr>
          <w:p w14:paraId="5904E515" w14:textId="76AF15A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2BD543A7" w14:textId="35DD8DE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5881</w:t>
            </w:r>
          </w:p>
        </w:tc>
        <w:tc>
          <w:tcPr>
            <w:tcW w:w="0" w:type="auto"/>
          </w:tcPr>
          <w:p w14:paraId="2F911C2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CF2171A" w14:textId="0F9A2E5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Rel-10</w:t>
            </w:r>
          </w:p>
        </w:tc>
        <w:tc>
          <w:tcPr>
            <w:tcW w:w="0" w:type="auto"/>
          </w:tcPr>
          <w:p w14:paraId="1E6D21DB" w14:textId="28F07B6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BB88721" w14:textId="2CBACFF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0" w:type="auto"/>
          </w:tcPr>
          <w:p w14:paraId="5124DC26" w14:textId="15C8533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41ECD011" w14:textId="77777777" w:rsidTr="00115939">
        <w:tc>
          <w:tcPr>
            <w:tcW w:w="0" w:type="auto"/>
          </w:tcPr>
          <w:p w14:paraId="39CF2A83" w14:textId="34F6F03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R4-2215232</w:t>
            </w:r>
          </w:p>
        </w:tc>
        <w:tc>
          <w:tcPr>
            <w:tcW w:w="0" w:type="auto"/>
          </w:tcPr>
          <w:p w14:paraId="5B9EC1EC" w14:textId="006B731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36.101 maintenance (Rel-11)</w:t>
            </w:r>
          </w:p>
        </w:tc>
        <w:tc>
          <w:tcPr>
            <w:tcW w:w="0" w:type="auto"/>
          </w:tcPr>
          <w:p w14:paraId="74826EDF" w14:textId="352AD06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Xiaomi</w:t>
            </w:r>
          </w:p>
        </w:tc>
        <w:tc>
          <w:tcPr>
            <w:tcW w:w="0" w:type="auto"/>
          </w:tcPr>
          <w:p w14:paraId="4AE44FAE" w14:textId="468B0A1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33D1AAFE" w14:textId="5F0E080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5882</w:t>
            </w:r>
          </w:p>
        </w:tc>
        <w:tc>
          <w:tcPr>
            <w:tcW w:w="0" w:type="auto"/>
          </w:tcPr>
          <w:p w14:paraId="0D999184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770341E" w14:textId="3857C30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Rel-11</w:t>
            </w:r>
          </w:p>
        </w:tc>
        <w:tc>
          <w:tcPr>
            <w:tcW w:w="0" w:type="auto"/>
          </w:tcPr>
          <w:p w14:paraId="068C4176" w14:textId="19E1910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DB8082F" w14:textId="7D8576D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0" w:type="auto"/>
          </w:tcPr>
          <w:p w14:paraId="281ED562" w14:textId="042CB98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3DB4B890" w14:textId="77777777" w:rsidTr="00115939">
        <w:tc>
          <w:tcPr>
            <w:tcW w:w="0" w:type="auto"/>
          </w:tcPr>
          <w:p w14:paraId="7CEDAE45" w14:textId="591952F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R4-2215233</w:t>
            </w:r>
          </w:p>
        </w:tc>
        <w:tc>
          <w:tcPr>
            <w:tcW w:w="0" w:type="auto"/>
          </w:tcPr>
          <w:p w14:paraId="45437EF5" w14:textId="3B90A1B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36.101 maintenance (Rel-12)</w:t>
            </w:r>
          </w:p>
        </w:tc>
        <w:tc>
          <w:tcPr>
            <w:tcW w:w="0" w:type="auto"/>
          </w:tcPr>
          <w:p w14:paraId="496A5A70" w14:textId="369927C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Xiaomi</w:t>
            </w:r>
          </w:p>
        </w:tc>
        <w:tc>
          <w:tcPr>
            <w:tcW w:w="0" w:type="auto"/>
          </w:tcPr>
          <w:p w14:paraId="101C67F0" w14:textId="2C98A50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2CCC0F39" w14:textId="770021A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5883</w:t>
            </w:r>
          </w:p>
        </w:tc>
        <w:tc>
          <w:tcPr>
            <w:tcW w:w="0" w:type="auto"/>
          </w:tcPr>
          <w:p w14:paraId="2B70B78E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E3E7EC1" w14:textId="5B173C1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Rel-12</w:t>
            </w:r>
          </w:p>
        </w:tc>
        <w:tc>
          <w:tcPr>
            <w:tcW w:w="0" w:type="auto"/>
          </w:tcPr>
          <w:p w14:paraId="5E91867B" w14:textId="2569EC8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FE10AC2" w14:textId="6BA4595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0" w:type="auto"/>
          </w:tcPr>
          <w:p w14:paraId="4766616F" w14:textId="1B03B44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2330FCFD" w14:textId="77777777" w:rsidTr="00115939">
        <w:tc>
          <w:tcPr>
            <w:tcW w:w="0" w:type="auto"/>
          </w:tcPr>
          <w:p w14:paraId="103422C5" w14:textId="29663C1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R4-2215234</w:t>
            </w:r>
          </w:p>
        </w:tc>
        <w:tc>
          <w:tcPr>
            <w:tcW w:w="0" w:type="auto"/>
          </w:tcPr>
          <w:p w14:paraId="3B26A6C0" w14:textId="521D2C4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36.101 maintenance (Rel-13)</w:t>
            </w:r>
          </w:p>
        </w:tc>
        <w:tc>
          <w:tcPr>
            <w:tcW w:w="0" w:type="auto"/>
          </w:tcPr>
          <w:p w14:paraId="54D7DCA7" w14:textId="44398B4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Xiaomi</w:t>
            </w:r>
          </w:p>
        </w:tc>
        <w:tc>
          <w:tcPr>
            <w:tcW w:w="0" w:type="auto"/>
          </w:tcPr>
          <w:p w14:paraId="7838E8C0" w14:textId="6EA0B53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3A461825" w14:textId="26553FC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5884</w:t>
            </w:r>
          </w:p>
        </w:tc>
        <w:tc>
          <w:tcPr>
            <w:tcW w:w="0" w:type="auto"/>
          </w:tcPr>
          <w:p w14:paraId="2E1909CD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199C675" w14:textId="2F7C505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0" w:type="auto"/>
          </w:tcPr>
          <w:p w14:paraId="535F26D5" w14:textId="4F23096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461994B" w14:textId="0E2C683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LTE_FDD_700_ARAB-Core</w:t>
            </w:r>
          </w:p>
        </w:tc>
        <w:tc>
          <w:tcPr>
            <w:tcW w:w="0" w:type="auto"/>
          </w:tcPr>
          <w:p w14:paraId="2F42728B" w14:textId="58A60D5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6AC6C292" w14:textId="77777777" w:rsidTr="00115939">
        <w:tc>
          <w:tcPr>
            <w:tcW w:w="0" w:type="auto"/>
          </w:tcPr>
          <w:p w14:paraId="5D736166" w14:textId="66235D7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R4-2215235</w:t>
            </w:r>
          </w:p>
        </w:tc>
        <w:tc>
          <w:tcPr>
            <w:tcW w:w="0" w:type="auto"/>
          </w:tcPr>
          <w:p w14:paraId="2E6C812A" w14:textId="75C6676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36.101 maintenance (Rel-14)</w:t>
            </w:r>
          </w:p>
        </w:tc>
        <w:tc>
          <w:tcPr>
            <w:tcW w:w="0" w:type="auto"/>
          </w:tcPr>
          <w:p w14:paraId="13A3EC72" w14:textId="57793F2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Xiaomi</w:t>
            </w:r>
          </w:p>
        </w:tc>
        <w:tc>
          <w:tcPr>
            <w:tcW w:w="0" w:type="auto"/>
          </w:tcPr>
          <w:p w14:paraId="12B29022" w14:textId="617843C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67501D19" w14:textId="5DCD4B9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5885</w:t>
            </w:r>
          </w:p>
        </w:tc>
        <w:tc>
          <w:tcPr>
            <w:tcW w:w="0" w:type="auto"/>
          </w:tcPr>
          <w:p w14:paraId="0779437E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21EF278" w14:textId="27D9A3F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0" w:type="auto"/>
          </w:tcPr>
          <w:p w14:paraId="0848BA31" w14:textId="637418D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91BA00C" w14:textId="77E9CF5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LTE_FDD_700_ARAB-Core</w:t>
            </w:r>
          </w:p>
        </w:tc>
        <w:tc>
          <w:tcPr>
            <w:tcW w:w="0" w:type="auto"/>
          </w:tcPr>
          <w:p w14:paraId="63D7D9AE" w14:textId="5FC4114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C8A2FB6" w14:textId="77777777" w:rsidTr="00115939">
        <w:tc>
          <w:tcPr>
            <w:tcW w:w="0" w:type="auto"/>
          </w:tcPr>
          <w:p w14:paraId="7E4E8E52" w14:textId="5C5561A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R4-2215236</w:t>
            </w:r>
          </w:p>
        </w:tc>
        <w:tc>
          <w:tcPr>
            <w:tcW w:w="0" w:type="auto"/>
          </w:tcPr>
          <w:p w14:paraId="26B6E790" w14:textId="528F824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36.101 maintenance (Rel-15)</w:t>
            </w:r>
          </w:p>
        </w:tc>
        <w:tc>
          <w:tcPr>
            <w:tcW w:w="0" w:type="auto"/>
          </w:tcPr>
          <w:p w14:paraId="51DE37E2" w14:textId="6684E1D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Xiaomi</w:t>
            </w:r>
          </w:p>
        </w:tc>
        <w:tc>
          <w:tcPr>
            <w:tcW w:w="0" w:type="auto"/>
          </w:tcPr>
          <w:p w14:paraId="5512B842" w14:textId="12D9A47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4A33B00A" w14:textId="42883B0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5886</w:t>
            </w:r>
          </w:p>
        </w:tc>
        <w:tc>
          <w:tcPr>
            <w:tcW w:w="0" w:type="auto"/>
          </w:tcPr>
          <w:p w14:paraId="3BF55756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E2440B4" w14:textId="7F4C8F4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FD317A6" w14:textId="3721383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03F287A" w14:textId="10764A0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LTE_CA_R15_2DL2UL-Core, LTE_TDD_L_Band-Core</w:t>
            </w:r>
          </w:p>
        </w:tc>
        <w:tc>
          <w:tcPr>
            <w:tcW w:w="0" w:type="auto"/>
          </w:tcPr>
          <w:p w14:paraId="52009CBF" w14:textId="2503DE2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5FD4DFF" w14:textId="77777777" w:rsidTr="00115939">
        <w:tc>
          <w:tcPr>
            <w:tcW w:w="0" w:type="auto"/>
          </w:tcPr>
          <w:p w14:paraId="7DC632A0" w14:textId="11A61C5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R4-2215237</w:t>
            </w:r>
          </w:p>
        </w:tc>
        <w:tc>
          <w:tcPr>
            <w:tcW w:w="0" w:type="auto"/>
          </w:tcPr>
          <w:p w14:paraId="37912142" w14:textId="2C9ABE7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36.101 maintenance (Rel-16)</w:t>
            </w:r>
          </w:p>
        </w:tc>
        <w:tc>
          <w:tcPr>
            <w:tcW w:w="0" w:type="auto"/>
          </w:tcPr>
          <w:p w14:paraId="55B5A1A4" w14:textId="478A2BF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Xiaomi</w:t>
            </w:r>
          </w:p>
        </w:tc>
        <w:tc>
          <w:tcPr>
            <w:tcW w:w="0" w:type="auto"/>
          </w:tcPr>
          <w:p w14:paraId="3406E10D" w14:textId="1AC617F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06F48CB6" w14:textId="3C92727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5887</w:t>
            </w:r>
          </w:p>
        </w:tc>
        <w:tc>
          <w:tcPr>
            <w:tcW w:w="0" w:type="auto"/>
          </w:tcPr>
          <w:p w14:paraId="6EC6E58D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F613E58" w14:textId="593F06B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0A19401" w14:textId="61F27EF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1B7C2A1" w14:textId="2EFE933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LTE_CA_R16_2BDL_1BUL-Core, LTE_CA_R16_intra-Core</w:t>
            </w:r>
          </w:p>
        </w:tc>
        <w:tc>
          <w:tcPr>
            <w:tcW w:w="0" w:type="auto"/>
          </w:tcPr>
          <w:p w14:paraId="41B27347" w14:textId="77618C2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01B106E5" w14:textId="77777777" w:rsidTr="00115939">
        <w:tc>
          <w:tcPr>
            <w:tcW w:w="0" w:type="auto"/>
          </w:tcPr>
          <w:p w14:paraId="0716B559" w14:textId="7F62431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R4-2215238</w:t>
            </w:r>
          </w:p>
        </w:tc>
        <w:tc>
          <w:tcPr>
            <w:tcW w:w="0" w:type="auto"/>
          </w:tcPr>
          <w:p w14:paraId="0D37C5A4" w14:textId="77B41F7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36.101 maintenance (Rel-17)</w:t>
            </w:r>
          </w:p>
        </w:tc>
        <w:tc>
          <w:tcPr>
            <w:tcW w:w="0" w:type="auto"/>
          </w:tcPr>
          <w:p w14:paraId="2FA5E1CC" w14:textId="5428413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Xiaomi</w:t>
            </w:r>
          </w:p>
        </w:tc>
        <w:tc>
          <w:tcPr>
            <w:tcW w:w="0" w:type="auto"/>
          </w:tcPr>
          <w:p w14:paraId="09D411F3" w14:textId="2759E5B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27C14BA7" w14:textId="3ECE936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5888</w:t>
            </w:r>
          </w:p>
        </w:tc>
        <w:tc>
          <w:tcPr>
            <w:tcW w:w="0" w:type="auto"/>
          </w:tcPr>
          <w:p w14:paraId="3D801E3C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714B218" w14:textId="15FA45F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0013BCD" w14:textId="3D5AE34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A6015B0" w14:textId="62CD1C3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LTE_CA_R17_2BDL_1BUL-Core, LTE_CA_R16_intra-Core</w:t>
            </w:r>
          </w:p>
        </w:tc>
        <w:tc>
          <w:tcPr>
            <w:tcW w:w="0" w:type="auto"/>
          </w:tcPr>
          <w:p w14:paraId="532D08A2" w14:textId="71C1320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265268D8" w14:textId="77777777" w:rsidTr="00115939">
        <w:tc>
          <w:tcPr>
            <w:tcW w:w="0" w:type="auto"/>
          </w:tcPr>
          <w:p w14:paraId="57702EED" w14:textId="428CE85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R4-2214657</w:t>
            </w:r>
          </w:p>
        </w:tc>
        <w:tc>
          <w:tcPr>
            <w:tcW w:w="0" w:type="auto"/>
          </w:tcPr>
          <w:p w14:paraId="05C52C4B" w14:textId="32B9D1C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36.104 for Rel-17 NB-IoT BS performance requirements</w:t>
            </w:r>
          </w:p>
        </w:tc>
        <w:tc>
          <w:tcPr>
            <w:tcW w:w="0" w:type="auto"/>
          </w:tcPr>
          <w:p w14:paraId="7840E5D3" w14:textId="1DB0C0E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CBDD2C6" w14:textId="20E4B44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0" w:type="auto"/>
          </w:tcPr>
          <w:p w14:paraId="494BF156" w14:textId="00E4221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4960</w:t>
            </w:r>
          </w:p>
        </w:tc>
        <w:tc>
          <w:tcPr>
            <w:tcW w:w="0" w:type="auto"/>
          </w:tcPr>
          <w:p w14:paraId="01765061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2F64E70" w14:textId="4AFDA01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E2BF72E" w14:textId="7EF30E8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7B6728B" w14:textId="4D8178F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NB_IOTenh4_LTE_eMTC6-Perf</w:t>
            </w:r>
          </w:p>
        </w:tc>
        <w:tc>
          <w:tcPr>
            <w:tcW w:w="0" w:type="auto"/>
          </w:tcPr>
          <w:p w14:paraId="5D5523FC" w14:textId="7B0A2B1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07103409" w14:textId="77777777" w:rsidTr="00115939">
        <w:tc>
          <w:tcPr>
            <w:tcW w:w="0" w:type="auto"/>
          </w:tcPr>
          <w:p w14:paraId="3E944A2A" w14:textId="13A8EBA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R4-2211587</w:t>
            </w:r>
          </w:p>
        </w:tc>
        <w:tc>
          <w:tcPr>
            <w:tcW w:w="0" w:type="auto"/>
          </w:tcPr>
          <w:p w14:paraId="59EDF6D6" w14:textId="526529D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Configuration Parameters for Test 1 in Test Case A.7.1.11</w:t>
            </w:r>
          </w:p>
        </w:tc>
        <w:tc>
          <w:tcPr>
            <w:tcW w:w="0" w:type="auto"/>
          </w:tcPr>
          <w:p w14:paraId="192357D2" w14:textId="0E03754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STMicroelectronics</w:t>
            </w:r>
          </w:p>
        </w:tc>
        <w:tc>
          <w:tcPr>
            <w:tcW w:w="0" w:type="auto"/>
          </w:tcPr>
          <w:p w14:paraId="7BECD23A" w14:textId="35B6D98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4749EB17" w14:textId="42C47E8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7165</w:t>
            </w:r>
          </w:p>
        </w:tc>
        <w:tc>
          <w:tcPr>
            <w:tcW w:w="0" w:type="auto"/>
          </w:tcPr>
          <w:p w14:paraId="79CC9A1C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9410C53" w14:textId="0737543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0" w:type="auto"/>
          </w:tcPr>
          <w:p w14:paraId="0F829237" w14:textId="70A5B06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F2FF517" w14:textId="1F6CEF4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LTE_MTCe2_L1-Perf</w:t>
            </w:r>
          </w:p>
        </w:tc>
        <w:tc>
          <w:tcPr>
            <w:tcW w:w="0" w:type="auto"/>
          </w:tcPr>
          <w:p w14:paraId="0DDA342C" w14:textId="31254A4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71DC1072" w14:textId="77777777" w:rsidTr="00115939">
        <w:tc>
          <w:tcPr>
            <w:tcW w:w="0" w:type="auto"/>
          </w:tcPr>
          <w:p w14:paraId="72D112E7" w14:textId="226FE97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R4-2214505</w:t>
            </w:r>
          </w:p>
        </w:tc>
        <w:tc>
          <w:tcPr>
            <w:tcW w:w="0" w:type="auto"/>
          </w:tcPr>
          <w:p w14:paraId="59CF2AE4" w14:textId="3A5B49A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Configuration Parameters for Test 1 in Test Case A.7.1.11</w:t>
            </w:r>
          </w:p>
        </w:tc>
        <w:tc>
          <w:tcPr>
            <w:tcW w:w="0" w:type="auto"/>
          </w:tcPr>
          <w:p w14:paraId="7BAD5A25" w14:textId="5B24541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STMicroelectronics</w:t>
            </w:r>
          </w:p>
        </w:tc>
        <w:tc>
          <w:tcPr>
            <w:tcW w:w="0" w:type="auto"/>
          </w:tcPr>
          <w:p w14:paraId="44683E2B" w14:textId="1BBAF5D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6E25D3DB" w14:textId="6E74DEE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7165</w:t>
            </w:r>
          </w:p>
        </w:tc>
        <w:tc>
          <w:tcPr>
            <w:tcW w:w="0" w:type="auto"/>
          </w:tcPr>
          <w:p w14:paraId="3C3D6967" w14:textId="1498933F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B015D2D" w14:textId="3C55A27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0" w:type="auto"/>
          </w:tcPr>
          <w:p w14:paraId="1E604923" w14:textId="3C4598A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EE2899F" w14:textId="54FD083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LTE_MTCe2_L1-Perf</w:t>
            </w:r>
          </w:p>
        </w:tc>
        <w:tc>
          <w:tcPr>
            <w:tcW w:w="0" w:type="auto"/>
          </w:tcPr>
          <w:p w14:paraId="03C684AA" w14:textId="0A311AD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87C77A0" w14:textId="77777777" w:rsidTr="00115939">
        <w:tc>
          <w:tcPr>
            <w:tcW w:w="0" w:type="auto"/>
          </w:tcPr>
          <w:p w14:paraId="5714DB28" w14:textId="5A06231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R4-2211588</w:t>
            </w:r>
          </w:p>
        </w:tc>
        <w:tc>
          <w:tcPr>
            <w:tcW w:w="0" w:type="auto"/>
          </w:tcPr>
          <w:p w14:paraId="56288497" w14:textId="387E289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Configuration Parameters for Test 1 in Test Case A.7.1.11</w:t>
            </w:r>
          </w:p>
        </w:tc>
        <w:tc>
          <w:tcPr>
            <w:tcW w:w="0" w:type="auto"/>
          </w:tcPr>
          <w:p w14:paraId="6B7386BF" w14:textId="5AE8EC6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STMicroelectronics</w:t>
            </w:r>
          </w:p>
        </w:tc>
        <w:tc>
          <w:tcPr>
            <w:tcW w:w="0" w:type="auto"/>
          </w:tcPr>
          <w:p w14:paraId="4A052AD2" w14:textId="34C1C4F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4348A79C" w14:textId="08AE359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7166</w:t>
            </w:r>
          </w:p>
        </w:tc>
        <w:tc>
          <w:tcPr>
            <w:tcW w:w="0" w:type="auto"/>
          </w:tcPr>
          <w:p w14:paraId="5552E60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84FC35B" w14:textId="1E4B818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0" w:type="auto"/>
          </w:tcPr>
          <w:p w14:paraId="57065CF6" w14:textId="51B417E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A294094" w14:textId="050654F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LTE_MTCe2_L1-Perf</w:t>
            </w:r>
          </w:p>
        </w:tc>
        <w:tc>
          <w:tcPr>
            <w:tcW w:w="0" w:type="auto"/>
          </w:tcPr>
          <w:p w14:paraId="0B9F473C" w14:textId="5EF70D6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0F0D74F9" w14:textId="77777777" w:rsidTr="00115939">
        <w:tc>
          <w:tcPr>
            <w:tcW w:w="0" w:type="auto"/>
          </w:tcPr>
          <w:p w14:paraId="6C563FF2" w14:textId="124D300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R4-2211589</w:t>
            </w:r>
          </w:p>
        </w:tc>
        <w:tc>
          <w:tcPr>
            <w:tcW w:w="0" w:type="auto"/>
          </w:tcPr>
          <w:p w14:paraId="43E02132" w14:textId="36383F8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Configuration Parameters for Test 1 in Test Case A.7.1.11</w:t>
            </w:r>
          </w:p>
        </w:tc>
        <w:tc>
          <w:tcPr>
            <w:tcW w:w="0" w:type="auto"/>
          </w:tcPr>
          <w:p w14:paraId="086665CA" w14:textId="26EA06B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STMicroelectronics</w:t>
            </w:r>
          </w:p>
        </w:tc>
        <w:tc>
          <w:tcPr>
            <w:tcW w:w="0" w:type="auto"/>
          </w:tcPr>
          <w:p w14:paraId="5B5BBC11" w14:textId="7B10912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694AAF2A" w14:textId="459DEDA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7167</w:t>
            </w:r>
          </w:p>
        </w:tc>
        <w:tc>
          <w:tcPr>
            <w:tcW w:w="0" w:type="auto"/>
          </w:tcPr>
          <w:p w14:paraId="712EDA0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D6F8E2C" w14:textId="56B3AB3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BADEE0D" w14:textId="45BD0F2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A9227D0" w14:textId="00FA929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LTE_MTCe2_L1-Perf</w:t>
            </w:r>
          </w:p>
        </w:tc>
        <w:tc>
          <w:tcPr>
            <w:tcW w:w="0" w:type="auto"/>
          </w:tcPr>
          <w:p w14:paraId="640E2E27" w14:textId="27D6CC1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6D2554D" w14:textId="77777777" w:rsidTr="00115939">
        <w:tc>
          <w:tcPr>
            <w:tcW w:w="0" w:type="auto"/>
          </w:tcPr>
          <w:p w14:paraId="47C1E9A3" w14:textId="1E1F35E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R4-2211590</w:t>
            </w:r>
          </w:p>
        </w:tc>
        <w:tc>
          <w:tcPr>
            <w:tcW w:w="0" w:type="auto"/>
          </w:tcPr>
          <w:p w14:paraId="752CEF59" w14:textId="2E63AAF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Configuration Parameters for Test 1 in Test Case A.7.1.11</w:t>
            </w:r>
          </w:p>
        </w:tc>
        <w:tc>
          <w:tcPr>
            <w:tcW w:w="0" w:type="auto"/>
          </w:tcPr>
          <w:p w14:paraId="57E72111" w14:textId="40A2D3F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STMicroelectronics</w:t>
            </w:r>
          </w:p>
        </w:tc>
        <w:tc>
          <w:tcPr>
            <w:tcW w:w="0" w:type="auto"/>
          </w:tcPr>
          <w:p w14:paraId="58EC6D34" w14:textId="41A9BB5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0126508A" w14:textId="2783C21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7168</w:t>
            </w:r>
          </w:p>
        </w:tc>
        <w:tc>
          <w:tcPr>
            <w:tcW w:w="0" w:type="auto"/>
          </w:tcPr>
          <w:p w14:paraId="35EC8025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CFCE641" w14:textId="04B9673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D1A369D" w14:textId="57B861D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1ADE733" w14:textId="578D96C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LTE_MTCe2_L1-Perf</w:t>
            </w:r>
          </w:p>
        </w:tc>
        <w:tc>
          <w:tcPr>
            <w:tcW w:w="0" w:type="auto"/>
          </w:tcPr>
          <w:p w14:paraId="578B51EA" w14:textId="6DDDE97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064CB00C" w14:textId="77777777" w:rsidTr="00115939">
        <w:tc>
          <w:tcPr>
            <w:tcW w:w="0" w:type="auto"/>
          </w:tcPr>
          <w:p w14:paraId="4B14CEA8" w14:textId="470A610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R4-2211903</w:t>
            </w:r>
          </w:p>
        </w:tc>
        <w:tc>
          <w:tcPr>
            <w:tcW w:w="0" w:type="auto"/>
          </w:tcPr>
          <w:p w14:paraId="7848F2BF" w14:textId="7438100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TS36.133 CR on SCG activation/deactivation</w:t>
            </w:r>
          </w:p>
        </w:tc>
        <w:tc>
          <w:tcPr>
            <w:tcW w:w="0" w:type="auto"/>
          </w:tcPr>
          <w:p w14:paraId="219582EC" w14:textId="25CB738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FCC632F" w14:textId="091C92B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5F05FEE7" w14:textId="2835033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7169</w:t>
            </w:r>
          </w:p>
        </w:tc>
        <w:tc>
          <w:tcPr>
            <w:tcW w:w="0" w:type="auto"/>
          </w:tcPr>
          <w:p w14:paraId="0410D570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4D8E449" w14:textId="14C9508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FBA79A4" w14:textId="0A2385C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FD98077" w14:textId="0FCF7C8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0" w:type="auto"/>
          </w:tcPr>
          <w:p w14:paraId="262220AF" w14:textId="25EA30F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09AC90F5" w14:textId="77777777" w:rsidTr="00115939">
        <w:tc>
          <w:tcPr>
            <w:tcW w:w="0" w:type="auto"/>
          </w:tcPr>
          <w:p w14:paraId="49535904" w14:textId="3C41B62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R4-2212154</w:t>
            </w:r>
          </w:p>
        </w:tc>
        <w:tc>
          <w:tcPr>
            <w:tcW w:w="0" w:type="auto"/>
          </w:tcPr>
          <w:p w14:paraId="1D8ACDEA" w14:textId="3FF519D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Interruptions due to RRM measurements on deactivated SCG</w:t>
            </w:r>
          </w:p>
        </w:tc>
        <w:tc>
          <w:tcPr>
            <w:tcW w:w="0" w:type="auto"/>
          </w:tcPr>
          <w:p w14:paraId="710A4D37" w14:textId="38EDC8C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3413490" w14:textId="153CCC3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678A3C45" w14:textId="58743EB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7170</w:t>
            </w:r>
          </w:p>
        </w:tc>
        <w:tc>
          <w:tcPr>
            <w:tcW w:w="0" w:type="auto"/>
          </w:tcPr>
          <w:p w14:paraId="3D37199A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5DE106D" w14:textId="7E96C44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328D328" w14:textId="78F5A54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03969CB" w14:textId="02D3410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0" w:type="auto"/>
          </w:tcPr>
          <w:p w14:paraId="759C566D" w14:textId="7D72A37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036F498" w14:textId="77777777" w:rsidTr="00115939">
        <w:tc>
          <w:tcPr>
            <w:tcW w:w="0" w:type="auto"/>
          </w:tcPr>
          <w:p w14:paraId="33DD56A0" w14:textId="07526E7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R4-2212756</w:t>
            </w:r>
          </w:p>
        </w:tc>
        <w:tc>
          <w:tcPr>
            <w:tcW w:w="0" w:type="auto"/>
          </w:tcPr>
          <w:p w14:paraId="4D50FB56" w14:textId="0065BA9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inter-RAT NR measurement for RedCap</w:t>
            </w:r>
          </w:p>
        </w:tc>
        <w:tc>
          <w:tcPr>
            <w:tcW w:w="0" w:type="auto"/>
          </w:tcPr>
          <w:p w14:paraId="36C6E976" w14:textId="59B4963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7F717D5" w14:textId="7FF28D0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2D59F031" w14:textId="1719026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7171</w:t>
            </w:r>
          </w:p>
        </w:tc>
        <w:tc>
          <w:tcPr>
            <w:tcW w:w="0" w:type="auto"/>
          </w:tcPr>
          <w:p w14:paraId="6E6048E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EDA0CED" w14:textId="357D565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E2ECAB9" w14:textId="2465772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423E0F7" w14:textId="63982A0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5F7A41B0" w14:textId="5F91C7E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7676979" w14:textId="77777777" w:rsidTr="00115939">
        <w:tc>
          <w:tcPr>
            <w:tcW w:w="0" w:type="auto"/>
          </w:tcPr>
          <w:p w14:paraId="22721F94" w14:textId="3546387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R4-2212759</w:t>
            </w:r>
          </w:p>
        </w:tc>
        <w:tc>
          <w:tcPr>
            <w:tcW w:w="0" w:type="auto"/>
          </w:tcPr>
          <w:p w14:paraId="0F3229A4" w14:textId="61F15AE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RedCap for TS 36.133</w:t>
            </w:r>
          </w:p>
        </w:tc>
        <w:tc>
          <w:tcPr>
            <w:tcW w:w="0" w:type="auto"/>
          </w:tcPr>
          <w:p w14:paraId="127426E3" w14:textId="03399E8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048FAF" w14:textId="54823FA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0308EF6A" w14:textId="23D101D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7172</w:t>
            </w:r>
          </w:p>
        </w:tc>
        <w:tc>
          <w:tcPr>
            <w:tcW w:w="0" w:type="auto"/>
          </w:tcPr>
          <w:p w14:paraId="08D569E3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E4BDBAA" w14:textId="2440CF4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F37146A" w14:textId="655DA54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F170764" w14:textId="549A424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71835BD8" w14:textId="3CED5B1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23D65C5B" w14:textId="77777777" w:rsidTr="00115939">
        <w:tc>
          <w:tcPr>
            <w:tcW w:w="0" w:type="auto"/>
          </w:tcPr>
          <w:p w14:paraId="11377558" w14:textId="71A1C7E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R4-2214599</w:t>
            </w:r>
          </w:p>
        </w:tc>
        <w:tc>
          <w:tcPr>
            <w:tcW w:w="0" w:type="auto"/>
          </w:tcPr>
          <w:p w14:paraId="179D77EE" w14:textId="667FCA2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RedCap for TS 36.133</w:t>
            </w:r>
          </w:p>
        </w:tc>
        <w:tc>
          <w:tcPr>
            <w:tcW w:w="0" w:type="auto"/>
          </w:tcPr>
          <w:p w14:paraId="0F0E9977" w14:textId="4F7A37B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E221FF4" w14:textId="1EB85E9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3E30B68C" w14:textId="2212A5E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7172</w:t>
            </w:r>
          </w:p>
        </w:tc>
        <w:tc>
          <w:tcPr>
            <w:tcW w:w="0" w:type="auto"/>
          </w:tcPr>
          <w:p w14:paraId="6DD7E9B4" w14:textId="40731B82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F2D9E39" w14:textId="1AF3117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41B9FAF" w14:textId="79F291E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2C9F882" w14:textId="69D4D65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694F5756" w14:textId="252F85B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3C90266" w14:textId="77777777" w:rsidTr="00115939">
        <w:tc>
          <w:tcPr>
            <w:tcW w:w="0" w:type="auto"/>
          </w:tcPr>
          <w:p w14:paraId="747D9170" w14:textId="616DE1F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R4-2212965</w:t>
            </w:r>
          </w:p>
        </w:tc>
        <w:tc>
          <w:tcPr>
            <w:tcW w:w="0" w:type="auto"/>
          </w:tcPr>
          <w:p w14:paraId="10415A65" w14:textId="4F83861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neighbour cell measurement for NB-IoT</w:t>
            </w:r>
          </w:p>
        </w:tc>
        <w:tc>
          <w:tcPr>
            <w:tcW w:w="0" w:type="auto"/>
          </w:tcPr>
          <w:p w14:paraId="36358CF7" w14:textId="03BB2E3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F6DA304" w14:textId="3EE9C1D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6C13AEA3" w14:textId="28BEFDC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7173</w:t>
            </w:r>
          </w:p>
        </w:tc>
        <w:tc>
          <w:tcPr>
            <w:tcW w:w="0" w:type="auto"/>
          </w:tcPr>
          <w:p w14:paraId="4A1F896B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6E79E6B" w14:textId="421966A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EB552D3" w14:textId="6383B51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D374E55" w14:textId="4EC7E5F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NB_IOTenh4_LTE_eMTC6-Core</w:t>
            </w:r>
          </w:p>
        </w:tc>
        <w:tc>
          <w:tcPr>
            <w:tcW w:w="0" w:type="auto"/>
          </w:tcPr>
          <w:p w14:paraId="0DC4D917" w14:textId="65CDF2B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F135EB3" w14:textId="77777777" w:rsidTr="00115939">
        <w:tc>
          <w:tcPr>
            <w:tcW w:w="0" w:type="auto"/>
          </w:tcPr>
          <w:p w14:paraId="7BFB7A6D" w14:textId="0524DE0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R4-2213565</w:t>
            </w:r>
          </w:p>
        </w:tc>
        <w:tc>
          <w:tcPr>
            <w:tcW w:w="0" w:type="auto"/>
          </w:tcPr>
          <w:p w14:paraId="79949B35" w14:textId="7266AD0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NB_IOTenh4_LTE_eMTC6_RRM (Rel-17)</w:t>
            </w:r>
          </w:p>
        </w:tc>
        <w:tc>
          <w:tcPr>
            <w:tcW w:w="0" w:type="auto"/>
          </w:tcPr>
          <w:p w14:paraId="55134AF2" w14:textId="6809A4E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602F0825" w14:textId="5507784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0758524E" w14:textId="1A9EE1A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7175</w:t>
            </w:r>
          </w:p>
        </w:tc>
        <w:tc>
          <w:tcPr>
            <w:tcW w:w="0" w:type="auto"/>
          </w:tcPr>
          <w:p w14:paraId="625A2C2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85D1915" w14:textId="5C43F95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697FB97" w14:textId="36C2775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F9BBC33" w14:textId="5D694FE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NB_IOTenh4_LTE_eMTC6-Perf</w:t>
            </w:r>
          </w:p>
        </w:tc>
        <w:tc>
          <w:tcPr>
            <w:tcW w:w="0" w:type="auto"/>
          </w:tcPr>
          <w:p w14:paraId="448FE364" w14:textId="2C2AF7B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31B8AFE2" w14:textId="77777777" w:rsidTr="00115939">
        <w:tc>
          <w:tcPr>
            <w:tcW w:w="0" w:type="auto"/>
          </w:tcPr>
          <w:p w14:paraId="4870F0BB" w14:textId="1540318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R4-2213948</w:t>
            </w:r>
          </w:p>
        </w:tc>
        <w:tc>
          <w:tcPr>
            <w:tcW w:w="0" w:type="auto"/>
          </w:tcPr>
          <w:p w14:paraId="2FD021FB" w14:textId="5AB95D1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fine timing for HO with PSCell when PSCell is on CCA in EN-DC to EN-DC scenario</w:t>
            </w:r>
          </w:p>
        </w:tc>
        <w:tc>
          <w:tcPr>
            <w:tcW w:w="0" w:type="auto"/>
          </w:tcPr>
          <w:p w14:paraId="5EB4712C" w14:textId="1434182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B66A0C4" w14:textId="2D8FC59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3B325BBD" w14:textId="7F9B425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7176</w:t>
            </w:r>
          </w:p>
        </w:tc>
        <w:tc>
          <w:tcPr>
            <w:tcW w:w="0" w:type="auto"/>
          </w:tcPr>
          <w:p w14:paraId="15F64804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4357994" w14:textId="024DB8D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285D81E" w14:textId="7AB8B57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3C0B6F6" w14:textId="1B17951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0" w:type="auto"/>
          </w:tcPr>
          <w:p w14:paraId="2337E0D2" w14:textId="72C0717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7E06B0DF" w14:textId="77777777" w:rsidTr="00115939">
        <w:tc>
          <w:tcPr>
            <w:tcW w:w="0" w:type="auto"/>
          </w:tcPr>
          <w:p w14:paraId="62EF31C4" w14:textId="61BC65C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R4-2214526</w:t>
            </w:r>
          </w:p>
        </w:tc>
        <w:tc>
          <w:tcPr>
            <w:tcW w:w="0" w:type="auto"/>
          </w:tcPr>
          <w:p w14:paraId="0D551914" w14:textId="13996C6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fine timing for HO with PSCell when PSCell is on CCA in EN-DC to EN-DC scenario</w:t>
            </w:r>
          </w:p>
        </w:tc>
        <w:tc>
          <w:tcPr>
            <w:tcW w:w="0" w:type="auto"/>
          </w:tcPr>
          <w:p w14:paraId="14AFC4D2" w14:textId="7FE118A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61E7ABD" w14:textId="797B284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4A578551" w14:textId="04C486B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7176</w:t>
            </w:r>
          </w:p>
        </w:tc>
        <w:tc>
          <w:tcPr>
            <w:tcW w:w="0" w:type="auto"/>
          </w:tcPr>
          <w:p w14:paraId="1AA25A68" w14:textId="027084AE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173036C" w14:textId="319EC02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457368E" w14:textId="323E9A2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0D4A3C6" w14:textId="26AD5A1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0" w:type="auto"/>
          </w:tcPr>
          <w:p w14:paraId="289BD9FE" w14:textId="6365B82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6C793147" w14:textId="77777777" w:rsidTr="00115939">
        <w:tc>
          <w:tcPr>
            <w:tcW w:w="0" w:type="auto"/>
          </w:tcPr>
          <w:p w14:paraId="0CBC46CF" w14:textId="0064608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R4-2215208</w:t>
            </w:r>
          </w:p>
        </w:tc>
        <w:tc>
          <w:tcPr>
            <w:tcW w:w="0" w:type="auto"/>
          </w:tcPr>
          <w:p w14:paraId="2DF5233B" w14:textId="25D754D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36.133 maintenance (Rel-14)</w:t>
            </w:r>
          </w:p>
        </w:tc>
        <w:tc>
          <w:tcPr>
            <w:tcW w:w="0" w:type="auto"/>
          </w:tcPr>
          <w:p w14:paraId="30555278" w14:textId="50DE680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0" w:type="auto"/>
          </w:tcPr>
          <w:p w14:paraId="54499CBC" w14:textId="7F49343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270EBBA7" w14:textId="36664A1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7177</w:t>
            </w:r>
          </w:p>
        </w:tc>
        <w:tc>
          <w:tcPr>
            <w:tcW w:w="0" w:type="auto"/>
          </w:tcPr>
          <w:p w14:paraId="7B41C9F6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5EDC978" w14:textId="0D34980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0" w:type="auto"/>
          </w:tcPr>
          <w:p w14:paraId="2E56D809" w14:textId="35B9890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4AAAA22" w14:textId="29C9CF3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</w:t>
            </w:r>
          </w:p>
        </w:tc>
        <w:tc>
          <w:tcPr>
            <w:tcW w:w="0" w:type="auto"/>
          </w:tcPr>
          <w:p w14:paraId="324DC487" w14:textId="3E205C3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602379D1" w14:textId="77777777" w:rsidTr="00115939">
        <w:tc>
          <w:tcPr>
            <w:tcW w:w="0" w:type="auto"/>
          </w:tcPr>
          <w:p w14:paraId="37E2E8EF" w14:textId="4C052BA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R4-2215209</w:t>
            </w:r>
          </w:p>
        </w:tc>
        <w:tc>
          <w:tcPr>
            <w:tcW w:w="0" w:type="auto"/>
          </w:tcPr>
          <w:p w14:paraId="170EEFAB" w14:textId="7D679E1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36.133 maintenance (Rel-15)</w:t>
            </w:r>
          </w:p>
        </w:tc>
        <w:tc>
          <w:tcPr>
            <w:tcW w:w="0" w:type="auto"/>
          </w:tcPr>
          <w:p w14:paraId="330D3A9B" w14:textId="0B29F4E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0" w:type="auto"/>
          </w:tcPr>
          <w:p w14:paraId="1D8E0ABA" w14:textId="63A56CF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6D3E40CF" w14:textId="5C52A6F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7178</w:t>
            </w:r>
          </w:p>
        </w:tc>
        <w:tc>
          <w:tcPr>
            <w:tcW w:w="0" w:type="auto"/>
          </w:tcPr>
          <w:p w14:paraId="08492ABB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9F90034" w14:textId="69DBF3A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089B48A" w14:textId="361FF23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DDFF078" w14:textId="029AFA1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TEI14, NR_newRAT-Core</w:t>
            </w:r>
          </w:p>
        </w:tc>
        <w:tc>
          <w:tcPr>
            <w:tcW w:w="0" w:type="auto"/>
          </w:tcPr>
          <w:p w14:paraId="3318F95F" w14:textId="0E786E3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4958F2D8" w14:textId="77777777" w:rsidTr="00115939">
        <w:tc>
          <w:tcPr>
            <w:tcW w:w="0" w:type="auto"/>
          </w:tcPr>
          <w:p w14:paraId="50A29644" w14:textId="7469123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R4-2215210</w:t>
            </w:r>
          </w:p>
        </w:tc>
        <w:tc>
          <w:tcPr>
            <w:tcW w:w="0" w:type="auto"/>
          </w:tcPr>
          <w:p w14:paraId="086B810E" w14:textId="7DEBFE2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36.133 maintenance (Rel-16)</w:t>
            </w:r>
          </w:p>
        </w:tc>
        <w:tc>
          <w:tcPr>
            <w:tcW w:w="0" w:type="auto"/>
          </w:tcPr>
          <w:p w14:paraId="1F429B1A" w14:textId="6182E17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0" w:type="auto"/>
          </w:tcPr>
          <w:p w14:paraId="594503F1" w14:textId="7511237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47B52A0A" w14:textId="2D8B839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7179</w:t>
            </w:r>
          </w:p>
        </w:tc>
        <w:tc>
          <w:tcPr>
            <w:tcW w:w="0" w:type="auto"/>
          </w:tcPr>
          <w:p w14:paraId="0C1A9448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B74F0B" w14:textId="5C45458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D603E5F" w14:textId="6888181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045B992" w14:textId="4810127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TEI14, NR_newRAT-Core, NR_unlic-Core</w:t>
            </w:r>
          </w:p>
        </w:tc>
        <w:tc>
          <w:tcPr>
            <w:tcW w:w="0" w:type="auto"/>
          </w:tcPr>
          <w:p w14:paraId="3DED0801" w14:textId="2BA1A50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3D824DBD" w14:textId="77777777" w:rsidTr="00115939">
        <w:tc>
          <w:tcPr>
            <w:tcW w:w="0" w:type="auto"/>
          </w:tcPr>
          <w:p w14:paraId="77E00EBB" w14:textId="4AED23E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R4-2215211</w:t>
            </w:r>
          </w:p>
        </w:tc>
        <w:tc>
          <w:tcPr>
            <w:tcW w:w="0" w:type="auto"/>
          </w:tcPr>
          <w:p w14:paraId="69A20116" w14:textId="068813E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36.133 maintenance (Rel-17)</w:t>
            </w:r>
          </w:p>
        </w:tc>
        <w:tc>
          <w:tcPr>
            <w:tcW w:w="0" w:type="auto"/>
          </w:tcPr>
          <w:p w14:paraId="07108B3A" w14:textId="2D6FCEA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0" w:type="auto"/>
          </w:tcPr>
          <w:p w14:paraId="20B9E892" w14:textId="355862D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171BDADF" w14:textId="1AD4C17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7180</w:t>
            </w:r>
          </w:p>
        </w:tc>
        <w:tc>
          <w:tcPr>
            <w:tcW w:w="0" w:type="auto"/>
          </w:tcPr>
          <w:p w14:paraId="22A8487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CF10AEC" w14:textId="6F0E2F7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63CC5B8" w14:textId="0E3FEE8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479F058" w14:textId="45AD918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TEI14, NR_newRAT-Core, NR_unlic-Core, NR_redcap-Perf, NB_IOTenh4_LTE_eMTC6-Perf</w:t>
            </w:r>
          </w:p>
        </w:tc>
        <w:tc>
          <w:tcPr>
            <w:tcW w:w="0" w:type="auto"/>
          </w:tcPr>
          <w:p w14:paraId="65064B44" w14:textId="2EB4802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B4DBA27" w14:textId="77777777" w:rsidTr="00115939">
        <w:tc>
          <w:tcPr>
            <w:tcW w:w="0" w:type="auto"/>
          </w:tcPr>
          <w:p w14:paraId="72867F8D" w14:textId="6FEB708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R4-2214658</w:t>
            </w:r>
          </w:p>
        </w:tc>
        <w:tc>
          <w:tcPr>
            <w:tcW w:w="0" w:type="auto"/>
          </w:tcPr>
          <w:p w14:paraId="2CD82734" w14:textId="364845A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36.141 for Rel-17 NB-IoT BS conformance testing</w:t>
            </w:r>
          </w:p>
        </w:tc>
        <w:tc>
          <w:tcPr>
            <w:tcW w:w="0" w:type="auto"/>
          </w:tcPr>
          <w:p w14:paraId="7B64CDC7" w14:textId="0DA4FF7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5374DF7" w14:textId="0DE881D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0" w:type="auto"/>
          </w:tcPr>
          <w:p w14:paraId="15B6F48B" w14:textId="2BCA159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1338</w:t>
            </w:r>
          </w:p>
        </w:tc>
        <w:tc>
          <w:tcPr>
            <w:tcW w:w="0" w:type="auto"/>
          </w:tcPr>
          <w:p w14:paraId="26D03CFB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DC043C6" w14:textId="02ABC8D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3F4CD8E" w14:textId="1345427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17EBD7F" w14:textId="63139EF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NB_IOTenh4_LTE_eMTC6-Perf</w:t>
            </w:r>
          </w:p>
        </w:tc>
        <w:tc>
          <w:tcPr>
            <w:tcW w:w="0" w:type="auto"/>
          </w:tcPr>
          <w:p w14:paraId="46385CD2" w14:textId="02C5F1A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FA1B4AE" w14:textId="77777777" w:rsidTr="00115939">
        <w:tc>
          <w:tcPr>
            <w:tcW w:w="0" w:type="auto"/>
          </w:tcPr>
          <w:p w14:paraId="23CB1181" w14:textId="199D457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R4-2215229</w:t>
            </w:r>
          </w:p>
        </w:tc>
        <w:tc>
          <w:tcPr>
            <w:tcW w:w="0" w:type="auto"/>
          </w:tcPr>
          <w:p w14:paraId="406B4E97" w14:textId="417DA57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36.171 (Rel-17)</w:t>
            </w:r>
          </w:p>
        </w:tc>
        <w:tc>
          <w:tcPr>
            <w:tcW w:w="0" w:type="auto"/>
          </w:tcPr>
          <w:p w14:paraId="6FB2D0B1" w14:textId="0C40AC0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0" w:type="auto"/>
          </w:tcPr>
          <w:p w14:paraId="39FD0E56" w14:textId="2814696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36.171</w:t>
            </w:r>
          </w:p>
        </w:tc>
        <w:tc>
          <w:tcPr>
            <w:tcW w:w="0" w:type="auto"/>
          </w:tcPr>
          <w:p w14:paraId="3C1BD2C8" w14:textId="321D4F1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0028</w:t>
            </w:r>
          </w:p>
        </w:tc>
        <w:tc>
          <w:tcPr>
            <w:tcW w:w="0" w:type="auto"/>
          </w:tcPr>
          <w:p w14:paraId="12721ED2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F1521CD" w14:textId="2971078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8BE8233" w14:textId="703B2A9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F95B85E" w14:textId="28DD236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NR_pos_enh-Perf</w:t>
            </w:r>
          </w:p>
        </w:tc>
        <w:tc>
          <w:tcPr>
            <w:tcW w:w="0" w:type="auto"/>
          </w:tcPr>
          <w:p w14:paraId="1DCEBFD3" w14:textId="46A3930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5B34B82" w14:textId="77777777" w:rsidTr="00115939">
        <w:tc>
          <w:tcPr>
            <w:tcW w:w="0" w:type="auto"/>
          </w:tcPr>
          <w:p w14:paraId="23746C35" w14:textId="7A649F8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R4-2214032</w:t>
            </w:r>
          </w:p>
        </w:tc>
        <w:tc>
          <w:tcPr>
            <w:tcW w:w="0" w:type="auto"/>
          </w:tcPr>
          <w:p w14:paraId="4467E0A8" w14:textId="0148EE1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36.307: correction of the release version, Rel-17</w:t>
            </w:r>
          </w:p>
        </w:tc>
        <w:tc>
          <w:tcPr>
            <w:tcW w:w="0" w:type="auto"/>
          </w:tcPr>
          <w:p w14:paraId="602257BC" w14:textId="65E1A49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08CA4CF" w14:textId="1C7336D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0" w:type="auto"/>
          </w:tcPr>
          <w:p w14:paraId="4E9B670D" w14:textId="0B0B346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4472</w:t>
            </w:r>
          </w:p>
        </w:tc>
        <w:tc>
          <w:tcPr>
            <w:tcW w:w="0" w:type="auto"/>
          </w:tcPr>
          <w:p w14:paraId="3ACD2CFF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C441338" w14:textId="47E59DD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AA22A5B" w14:textId="4EE5462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A3FA4D4" w14:textId="4CC21CF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TEI17</w:t>
            </w:r>
          </w:p>
        </w:tc>
        <w:tc>
          <w:tcPr>
            <w:tcW w:w="0" w:type="auto"/>
          </w:tcPr>
          <w:p w14:paraId="46A2FC3B" w14:textId="4DDE09C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2CC6B239" w14:textId="77777777" w:rsidTr="00115939">
        <w:tc>
          <w:tcPr>
            <w:tcW w:w="0" w:type="auto"/>
          </w:tcPr>
          <w:p w14:paraId="4817EF9B" w14:textId="5DB004B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R4-2215165</w:t>
            </w:r>
          </w:p>
        </w:tc>
        <w:tc>
          <w:tcPr>
            <w:tcW w:w="0" w:type="auto"/>
          </w:tcPr>
          <w:p w14:paraId="594FF456" w14:textId="44B2537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37.104 Maintenance (Rel-15, CAT F)</w:t>
            </w:r>
          </w:p>
        </w:tc>
        <w:tc>
          <w:tcPr>
            <w:tcW w:w="0" w:type="auto"/>
          </w:tcPr>
          <w:p w14:paraId="6B5D6619" w14:textId="0839251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0" w:type="auto"/>
          </w:tcPr>
          <w:p w14:paraId="7922CBA2" w14:textId="1351D9C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0" w:type="auto"/>
          </w:tcPr>
          <w:p w14:paraId="46EAFE1D" w14:textId="461C4DA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0969</w:t>
            </w:r>
          </w:p>
        </w:tc>
        <w:tc>
          <w:tcPr>
            <w:tcW w:w="0" w:type="auto"/>
          </w:tcPr>
          <w:p w14:paraId="4023668B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21AB54" w14:textId="46DBFFD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BB67E46" w14:textId="00F3DFB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3170537" w14:textId="26D915F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52FFB40" w14:textId="712C72F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5DE2C47" w14:textId="77777777" w:rsidTr="00115939">
        <w:tc>
          <w:tcPr>
            <w:tcW w:w="0" w:type="auto"/>
          </w:tcPr>
          <w:p w14:paraId="4AD5696E" w14:textId="675583A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R4-2215166</w:t>
            </w:r>
          </w:p>
        </w:tc>
        <w:tc>
          <w:tcPr>
            <w:tcW w:w="0" w:type="auto"/>
          </w:tcPr>
          <w:p w14:paraId="783A8CA1" w14:textId="56A93C4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37.104 Maintenance (Rel-16, CAT A)</w:t>
            </w:r>
          </w:p>
        </w:tc>
        <w:tc>
          <w:tcPr>
            <w:tcW w:w="0" w:type="auto"/>
          </w:tcPr>
          <w:p w14:paraId="7931FD5D" w14:textId="3579F44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0" w:type="auto"/>
          </w:tcPr>
          <w:p w14:paraId="0DD1C2D0" w14:textId="229D90D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0" w:type="auto"/>
          </w:tcPr>
          <w:p w14:paraId="432B59F0" w14:textId="11C9D59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0970</w:t>
            </w:r>
          </w:p>
        </w:tc>
        <w:tc>
          <w:tcPr>
            <w:tcW w:w="0" w:type="auto"/>
          </w:tcPr>
          <w:p w14:paraId="712624C0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F5CCE69" w14:textId="071464D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6678B4F" w14:textId="346C60A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D57FE29" w14:textId="3CC5698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3BE4808" w14:textId="7C6EE92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05EA0CB" w14:textId="77777777" w:rsidTr="00115939">
        <w:tc>
          <w:tcPr>
            <w:tcW w:w="0" w:type="auto"/>
          </w:tcPr>
          <w:p w14:paraId="317D5C95" w14:textId="194B3CE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R4-2215167</w:t>
            </w:r>
          </w:p>
        </w:tc>
        <w:tc>
          <w:tcPr>
            <w:tcW w:w="0" w:type="auto"/>
          </w:tcPr>
          <w:p w14:paraId="31558E94" w14:textId="766C236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37.104 Maintenance (Rel-17, CAT A)</w:t>
            </w:r>
          </w:p>
        </w:tc>
        <w:tc>
          <w:tcPr>
            <w:tcW w:w="0" w:type="auto"/>
          </w:tcPr>
          <w:p w14:paraId="3A4BA46C" w14:textId="2D96730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0" w:type="auto"/>
          </w:tcPr>
          <w:p w14:paraId="02EFA937" w14:textId="7FC7499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0" w:type="auto"/>
          </w:tcPr>
          <w:p w14:paraId="3F3B5EA0" w14:textId="1B5E868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0971</w:t>
            </w:r>
          </w:p>
        </w:tc>
        <w:tc>
          <w:tcPr>
            <w:tcW w:w="0" w:type="auto"/>
          </w:tcPr>
          <w:p w14:paraId="63A9EA14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885FCD3" w14:textId="145C129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740F249" w14:textId="2B42A02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19BA6DF" w14:textId="360785F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B5D965F" w14:textId="59ABF1C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3D92EE84" w14:textId="77777777" w:rsidTr="00115939">
        <w:tc>
          <w:tcPr>
            <w:tcW w:w="0" w:type="auto"/>
          </w:tcPr>
          <w:p w14:paraId="515C377D" w14:textId="48D51D3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R4-2215168</w:t>
            </w:r>
          </w:p>
        </w:tc>
        <w:tc>
          <w:tcPr>
            <w:tcW w:w="0" w:type="auto"/>
          </w:tcPr>
          <w:p w14:paraId="59C9A9E0" w14:textId="32CD8F1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37.141 Maintenance (Rel-15, CAT F)</w:t>
            </w:r>
          </w:p>
        </w:tc>
        <w:tc>
          <w:tcPr>
            <w:tcW w:w="0" w:type="auto"/>
          </w:tcPr>
          <w:p w14:paraId="2886CCB2" w14:textId="12F7E26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0" w:type="auto"/>
          </w:tcPr>
          <w:p w14:paraId="566785BB" w14:textId="4AB4D92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5C823232" w14:textId="16FBFB0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1018</w:t>
            </w:r>
          </w:p>
        </w:tc>
        <w:tc>
          <w:tcPr>
            <w:tcW w:w="0" w:type="auto"/>
          </w:tcPr>
          <w:p w14:paraId="09CC8B26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702E243" w14:textId="5BD8E13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4AED353" w14:textId="2A44563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1EDC65C" w14:textId="1AAB688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9DF7B88" w14:textId="3CD5A48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2CDB3449" w14:textId="77777777" w:rsidTr="00115939">
        <w:tc>
          <w:tcPr>
            <w:tcW w:w="0" w:type="auto"/>
          </w:tcPr>
          <w:p w14:paraId="3296E5EB" w14:textId="7071B22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R4-2215169</w:t>
            </w:r>
          </w:p>
        </w:tc>
        <w:tc>
          <w:tcPr>
            <w:tcW w:w="0" w:type="auto"/>
          </w:tcPr>
          <w:p w14:paraId="61FF37A5" w14:textId="54CD6A7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37.141 Maintenance (Rel-16, CAT A)</w:t>
            </w:r>
          </w:p>
        </w:tc>
        <w:tc>
          <w:tcPr>
            <w:tcW w:w="0" w:type="auto"/>
          </w:tcPr>
          <w:p w14:paraId="17069587" w14:textId="677B779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0" w:type="auto"/>
          </w:tcPr>
          <w:p w14:paraId="72A314B0" w14:textId="06A85D9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755D8A10" w14:textId="041BFD8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1019</w:t>
            </w:r>
          </w:p>
        </w:tc>
        <w:tc>
          <w:tcPr>
            <w:tcW w:w="0" w:type="auto"/>
          </w:tcPr>
          <w:p w14:paraId="208677D5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1AFEF22" w14:textId="40D9949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575D381" w14:textId="7626EE7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43FC1C6" w14:textId="4E9794F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CF98E77" w14:textId="2839942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2315937" w14:textId="77777777" w:rsidTr="00115939">
        <w:tc>
          <w:tcPr>
            <w:tcW w:w="0" w:type="auto"/>
          </w:tcPr>
          <w:p w14:paraId="0B07A28F" w14:textId="4A38722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R4-2215170</w:t>
            </w:r>
          </w:p>
        </w:tc>
        <w:tc>
          <w:tcPr>
            <w:tcW w:w="0" w:type="auto"/>
          </w:tcPr>
          <w:p w14:paraId="3EF40039" w14:textId="727F9CC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37.141 Maintenance (Rel-17, CAT A)</w:t>
            </w:r>
          </w:p>
        </w:tc>
        <w:tc>
          <w:tcPr>
            <w:tcW w:w="0" w:type="auto"/>
          </w:tcPr>
          <w:p w14:paraId="31B94DFE" w14:textId="24AE65F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0" w:type="auto"/>
          </w:tcPr>
          <w:p w14:paraId="2CF1E776" w14:textId="518BAA1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574959B4" w14:textId="76095F5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1020</w:t>
            </w:r>
          </w:p>
        </w:tc>
        <w:tc>
          <w:tcPr>
            <w:tcW w:w="0" w:type="auto"/>
          </w:tcPr>
          <w:p w14:paraId="3403454E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C867EEC" w14:textId="609B79C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EC02FC6" w14:textId="479B93C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DF5AB80" w14:textId="3681BE0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4C12EE9" w14:textId="2A648A0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49F663E2" w14:textId="77777777" w:rsidTr="00115939">
        <w:tc>
          <w:tcPr>
            <w:tcW w:w="0" w:type="auto"/>
          </w:tcPr>
          <w:p w14:paraId="296FAC85" w14:textId="0C62B99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R4-2211554</w:t>
            </w:r>
          </w:p>
        </w:tc>
        <w:tc>
          <w:tcPr>
            <w:tcW w:w="0" w:type="auto"/>
          </w:tcPr>
          <w:p w14:paraId="3C3A3A31" w14:textId="427652D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AdditionalSpectrumEmission in NR CA for n77 in Canada</w:t>
            </w:r>
          </w:p>
        </w:tc>
        <w:tc>
          <w:tcPr>
            <w:tcW w:w="0" w:type="auto"/>
          </w:tcPr>
          <w:p w14:paraId="20D73568" w14:textId="5055919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B2894D2" w14:textId="7DBE6B1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EE22569" w14:textId="0D1F8ED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1133</w:t>
            </w:r>
          </w:p>
        </w:tc>
        <w:tc>
          <w:tcPr>
            <w:tcW w:w="0" w:type="auto"/>
          </w:tcPr>
          <w:p w14:paraId="24C2275B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76C8B5A" w14:textId="0EB802E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A2AC580" w14:textId="4454639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5E7961E" w14:textId="747D3B2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6076D5D6" w14:textId="0352E97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15939" w14:paraId="54178455" w14:textId="77777777" w:rsidTr="00115939">
        <w:tc>
          <w:tcPr>
            <w:tcW w:w="0" w:type="auto"/>
          </w:tcPr>
          <w:p w14:paraId="2F39478D" w14:textId="253C9D7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R4-2211578</w:t>
            </w:r>
          </w:p>
        </w:tc>
        <w:tc>
          <w:tcPr>
            <w:tcW w:w="0" w:type="auto"/>
          </w:tcPr>
          <w:p w14:paraId="437AC2EA" w14:textId="2171263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TxD inband emissions</w:t>
            </w:r>
          </w:p>
        </w:tc>
        <w:tc>
          <w:tcPr>
            <w:tcW w:w="0" w:type="auto"/>
          </w:tcPr>
          <w:p w14:paraId="57946AEA" w14:textId="0CD2B80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3D68007" w14:textId="0AEA03E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6FA7166" w14:textId="4EA3E92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1134</w:t>
            </w:r>
          </w:p>
        </w:tc>
        <w:tc>
          <w:tcPr>
            <w:tcW w:w="0" w:type="auto"/>
          </w:tcPr>
          <w:p w14:paraId="50DD1C6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D97D77D" w14:textId="0134D7F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532AD1A" w14:textId="634DBAD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4279E5B" w14:textId="3805354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0" w:type="auto"/>
          </w:tcPr>
          <w:p w14:paraId="4EF2CFB7" w14:textId="3AD9B71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15939" w14:paraId="274BB200" w14:textId="77777777" w:rsidTr="00115939">
        <w:tc>
          <w:tcPr>
            <w:tcW w:w="0" w:type="auto"/>
          </w:tcPr>
          <w:p w14:paraId="4BCF34A0" w14:textId="1DF8748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R4-2211623</w:t>
            </w:r>
          </w:p>
        </w:tc>
        <w:tc>
          <w:tcPr>
            <w:tcW w:w="0" w:type="auto"/>
          </w:tcPr>
          <w:p w14:paraId="6722CC58" w14:textId="5F9C3B2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Maintenance of phase continuity requirements for DMRS bundling in FR1</w:t>
            </w:r>
          </w:p>
        </w:tc>
        <w:tc>
          <w:tcPr>
            <w:tcW w:w="0" w:type="auto"/>
          </w:tcPr>
          <w:p w14:paraId="3D062D3A" w14:textId="079669F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3101DB12" w14:textId="306CDD7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F3E0294" w14:textId="5B77D2F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1135</w:t>
            </w:r>
          </w:p>
        </w:tc>
        <w:tc>
          <w:tcPr>
            <w:tcW w:w="0" w:type="auto"/>
          </w:tcPr>
          <w:p w14:paraId="78F5B4B7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522BF3A" w14:textId="1EE4962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10ED988" w14:textId="426078B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1BBF87E" w14:textId="0A048AB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0" w:type="auto"/>
          </w:tcPr>
          <w:p w14:paraId="3338DB8E" w14:textId="6B4AF7E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31EBAAF1" w14:textId="77777777" w:rsidTr="00115939">
        <w:tc>
          <w:tcPr>
            <w:tcW w:w="0" w:type="auto"/>
          </w:tcPr>
          <w:p w14:paraId="6E1CE968" w14:textId="3909B69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R4-2214562</w:t>
            </w:r>
          </w:p>
        </w:tc>
        <w:tc>
          <w:tcPr>
            <w:tcW w:w="0" w:type="auto"/>
          </w:tcPr>
          <w:p w14:paraId="66332853" w14:textId="44AFA7C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Maintenance of phase continuity requirements for DMRS bundling in FR1</w:t>
            </w:r>
          </w:p>
        </w:tc>
        <w:tc>
          <w:tcPr>
            <w:tcW w:w="0" w:type="auto"/>
          </w:tcPr>
          <w:p w14:paraId="539EE792" w14:textId="21C4A27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1226A9B4" w14:textId="0F98630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04913D0" w14:textId="641CC4A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1135</w:t>
            </w:r>
          </w:p>
        </w:tc>
        <w:tc>
          <w:tcPr>
            <w:tcW w:w="0" w:type="auto"/>
          </w:tcPr>
          <w:p w14:paraId="3E89FFF5" w14:textId="3EB25B0B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F2D3B56" w14:textId="5B5B9D4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54A2A36" w14:textId="64AE407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9421688" w14:textId="0BEB85C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0" w:type="auto"/>
          </w:tcPr>
          <w:p w14:paraId="57675318" w14:textId="6578ACE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480151E" w14:textId="77777777" w:rsidTr="00115939">
        <w:tc>
          <w:tcPr>
            <w:tcW w:w="0" w:type="auto"/>
          </w:tcPr>
          <w:p w14:paraId="25E38194" w14:textId="10B6D3F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R4-2211817</w:t>
            </w:r>
          </w:p>
        </w:tc>
        <w:tc>
          <w:tcPr>
            <w:tcW w:w="0" w:type="auto"/>
          </w:tcPr>
          <w:p w14:paraId="23EED313" w14:textId="50EEDA8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V2X corrections</w:t>
            </w:r>
          </w:p>
        </w:tc>
        <w:tc>
          <w:tcPr>
            <w:tcW w:w="0" w:type="auto"/>
          </w:tcPr>
          <w:p w14:paraId="1C243E3F" w14:textId="7641B25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574AF29" w14:textId="5164DE1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8707B2E" w14:textId="25A93B0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1136</w:t>
            </w:r>
          </w:p>
        </w:tc>
        <w:tc>
          <w:tcPr>
            <w:tcW w:w="0" w:type="auto"/>
          </w:tcPr>
          <w:p w14:paraId="6E3271E5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0484465" w14:textId="684A3C2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F74A73E" w14:textId="02F1ADD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940B31E" w14:textId="0CA78BA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0" w:type="auto"/>
          </w:tcPr>
          <w:p w14:paraId="12244537" w14:textId="12A5E23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348822DD" w14:textId="77777777" w:rsidTr="00115939">
        <w:tc>
          <w:tcPr>
            <w:tcW w:w="0" w:type="auto"/>
          </w:tcPr>
          <w:p w14:paraId="0F63FB58" w14:textId="65AE3D9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R4-2214568</w:t>
            </w:r>
          </w:p>
        </w:tc>
        <w:tc>
          <w:tcPr>
            <w:tcW w:w="0" w:type="auto"/>
          </w:tcPr>
          <w:p w14:paraId="09AE2747" w14:textId="687DCAB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V2X corrections</w:t>
            </w:r>
          </w:p>
        </w:tc>
        <w:tc>
          <w:tcPr>
            <w:tcW w:w="0" w:type="auto"/>
          </w:tcPr>
          <w:p w14:paraId="79258D21" w14:textId="3CD751F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0A42FFD" w14:textId="2B6FFEA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5D1C046" w14:textId="0289B7B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1136</w:t>
            </w:r>
          </w:p>
        </w:tc>
        <w:tc>
          <w:tcPr>
            <w:tcW w:w="0" w:type="auto"/>
          </w:tcPr>
          <w:p w14:paraId="7AC9FC37" w14:textId="7859E043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1DDD26D" w14:textId="2AFD630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5DE7099" w14:textId="55CDCC1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1925E9E" w14:textId="531BEE3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0" w:type="auto"/>
          </w:tcPr>
          <w:p w14:paraId="4744C6B7" w14:textId="718F907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0F4AE077" w14:textId="77777777" w:rsidTr="00115939">
        <w:tc>
          <w:tcPr>
            <w:tcW w:w="0" w:type="auto"/>
          </w:tcPr>
          <w:p w14:paraId="4E744EC1" w14:textId="4691E54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R4-2211818</w:t>
            </w:r>
          </w:p>
        </w:tc>
        <w:tc>
          <w:tcPr>
            <w:tcW w:w="0" w:type="auto"/>
          </w:tcPr>
          <w:p w14:paraId="5EFE1E46" w14:textId="6614FF5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R17 38.101-1 to correct NR-U 100MHz UL configuration</w:t>
            </w:r>
          </w:p>
        </w:tc>
        <w:tc>
          <w:tcPr>
            <w:tcW w:w="0" w:type="auto"/>
          </w:tcPr>
          <w:p w14:paraId="55DC4D4D" w14:textId="4E95DD0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7F8E760F" w14:textId="664CC5C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7541DA8" w14:textId="2A4D6A7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1137</w:t>
            </w:r>
          </w:p>
        </w:tc>
        <w:tc>
          <w:tcPr>
            <w:tcW w:w="0" w:type="auto"/>
          </w:tcPr>
          <w:p w14:paraId="1102616B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35FFFDE" w14:textId="76FB4AD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4E7B1C1" w14:textId="21744AD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79B053E" w14:textId="05670CD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NR_bands_R17_BWs-Core</w:t>
            </w:r>
          </w:p>
        </w:tc>
        <w:tc>
          <w:tcPr>
            <w:tcW w:w="0" w:type="auto"/>
          </w:tcPr>
          <w:p w14:paraId="5124E3FA" w14:textId="5D656B6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4F510AB7" w14:textId="77777777" w:rsidTr="00115939">
        <w:tc>
          <w:tcPr>
            <w:tcW w:w="0" w:type="auto"/>
          </w:tcPr>
          <w:p w14:paraId="3E87E5A6" w14:textId="7314FE4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R4-2211819</w:t>
            </w:r>
          </w:p>
        </w:tc>
        <w:tc>
          <w:tcPr>
            <w:tcW w:w="0" w:type="auto"/>
          </w:tcPr>
          <w:p w14:paraId="7E81D496" w14:textId="076B9D9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R17 38.101-1 to correct table number for UL MIMO NR-U section</w:t>
            </w:r>
          </w:p>
        </w:tc>
        <w:tc>
          <w:tcPr>
            <w:tcW w:w="0" w:type="auto"/>
          </w:tcPr>
          <w:p w14:paraId="55C5830A" w14:textId="4688B14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1540FCEA" w14:textId="0506807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9334E28" w14:textId="657BE0A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1138</w:t>
            </w:r>
          </w:p>
        </w:tc>
        <w:tc>
          <w:tcPr>
            <w:tcW w:w="0" w:type="auto"/>
          </w:tcPr>
          <w:p w14:paraId="404A5ABA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F8777B2" w14:textId="5C6624B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B07D79C" w14:textId="559B1CE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46E73D89" w14:textId="3AAFB78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NR_6GHz_unlic_full-Core</w:t>
            </w:r>
          </w:p>
        </w:tc>
        <w:tc>
          <w:tcPr>
            <w:tcW w:w="0" w:type="auto"/>
          </w:tcPr>
          <w:p w14:paraId="30307DA6" w14:textId="021FD2E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66FD88D5" w14:textId="77777777" w:rsidTr="00115939">
        <w:tc>
          <w:tcPr>
            <w:tcW w:w="0" w:type="auto"/>
          </w:tcPr>
          <w:p w14:paraId="4A94D6BC" w14:textId="2777382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R4-2212005</w:t>
            </w:r>
          </w:p>
        </w:tc>
        <w:tc>
          <w:tcPr>
            <w:tcW w:w="0" w:type="auto"/>
          </w:tcPr>
          <w:p w14:paraId="4AFED13F" w14:textId="23B23C2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38.101-1, Correction of configured transmitted power for V2X</w:t>
            </w:r>
          </w:p>
        </w:tc>
        <w:tc>
          <w:tcPr>
            <w:tcW w:w="0" w:type="auto"/>
          </w:tcPr>
          <w:p w14:paraId="2CAE4DC2" w14:textId="07B9C9E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CATT</w:t>
            </w:r>
          </w:p>
        </w:tc>
        <w:tc>
          <w:tcPr>
            <w:tcW w:w="0" w:type="auto"/>
          </w:tcPr>
          <w:p w14:paraId="35E9C639" w14:textId="7D829B4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4663BC4" w14:textId="168C954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1139</w:t>
            </w:r>
          </w:p>
        </w:tc>
        <w:tc>
          <w:tcPr>
            <w:tcW w:w="0" w:type="auto"/>
          </w:tcPr>
          <w:p w14:paraId="410FBDD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3F2FA0A" w14:textId="2A481A4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B6EFAB1" w14:textId="2B24692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B9446D3" w14:textId="2EE233A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0" w:type="auto"/>
          </w:tcPr>
          <w:p w14:paraId="226DBD22" w14:textId="36E4D35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0BD36D8D" w14:textId="77777777" w:rsidTr="00115939">
        <w:tc>
          <w:tcPr>
            <w:tcW w:w="0" w:type="auto"/>
          </w:tcPr>
          <w:p w14:paraId="29F26999" w14:textId="491E7C1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R4-2214575</w:t>
            </w:r>
          </w:p>
        </w:tc>
        <w:tc>
          <w:tcPr>
            <w:tcW w:w="0" w:type="auto"/>
          </w:tcPr>
          <w:p w14:paraId="53C9D5F1" w14:textId="318B24D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38.101-1, Correction of configured transmitted power for V2X</w:t>
            </w:r>
          </w:p>
        </w:tc>
        <w:tc>
          <w:tcPr>
            <w:tcW w:w="0" w:type="auto"/>
          </w:tcPr>
          <w:p w14:paraId="012163B5" w14:textId="4212406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CATT</w:t>
            </w:r>
          </w:p>
        </w:tc>
        <w:tc>
          <w:tcPr>
            <w:tcW w:w="0" w:type="auto"/>
          </w:tcPr>
          <w:p w14:paraId="78FAD278" w14:textId="513E5F0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9693CE1" w14:textId="60D069A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1139</w:t>
            </w:r>
          </w:p>
        </w:tc>
        <w:tc>
          <w:tcPr>
            <w:tcW w:w="0" w:type="auto"/>
          </w:tcPr>
          <w:p w14:paraId="65516FB5" w14:textId="367325C2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0376925" w14:textId="7A7C4C6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8C9639E" w14:textId="0D8B1B5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0FF8091" w14:textId="2CA4232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0" w:type="auto"/>
          </w:tcPr>
          <w:p w14:paraId="34F3E636" w14:textId="2FE6885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0EE872A" w14:textId="77777777" w:rsidTr="00115939">
        <w:tc>
          <w:tcPr>
            <w:tcW w:w="0" w:type="auto"/>
          </w:tcPr>
          <w:p w14:paraId="1671F25E" w14:textId="29C416F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R4-2212114</w:t>
            </w:r>
          </w:p>
        </w:tc>
        <w:tc>
          <w:tcPr>
            <w:tcW w:w="0" w:type="auto"/>
          </w:tcPr>
          <w:p w14:paraId="2C6BBA25" w14:textId="62B30C1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Band n14 PC1 MPR for NR Sidelink Operation</w:t>
            </w:r>
          </w:p>
        </w:tc>
        <w:tc>
          <w:tcPr>
            <w:tcW w:w="0" w:type="auto"/>
          </w:tcPr>
          <w:p w14:paraId="3BD0E78C" w14:textId="09E3342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584FB1FC" w14:textId="6C53C02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46BFF5F" w14:textId="63FFCD7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1140</w:t>
            </w:r>
          </w:p>
        </w:tc>
        <w:tc>
          <w:tcPr>
            <w:tcW w:w="0" w:type="auto"/>
          </w:tcPr>
          <w:p w14:paraId="3E30856D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67B7CFD" w14:textId="677B4A7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A76E04F" w14:textId="7FE596F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D880DD8" w14:textId="25DC8D3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0" w:type="auto"/>
          </w:tcPr>
          <w:p w14:paraId="5787D476" w14:textId="192265F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3DC7465F" w14:textId="77777777" w:rsidTr="00115939">
        <w:tc>
          <w:tcPr>
            <w:tcW w:w="0" w:type="auto"/>
          </w:tcPr>
          <w:p w14:paraId="3911AB94" w14:textId="20E3747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R4-2215115</w:t>
            </w:r>
          </w:p>
        </w:tc>
        <w:tc>
          <w:tcPr>
            <w:tcW w:w="0" w:type="auto"/>
          </w:tcPr>
          <w:p w14:paraId="75F02002" w14:textId="50F7F4C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Band n14 PC1 MPR for NR Sidelink Operation</w:t>
            </w:r>
          </w:p>
        </w:tc>
        <w:tc>
          <w:tcPr>
            <w:tcW w:w="0" w:type="auto"/>
          </w:tcPr>
          <w:p w14:paraId="1808E55D" w14:textId="5376B10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2853E559" w14:textId="0B71B2C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5924287" w14:textId="23E5663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1140</w:t>
            </w:r>
          </w:p>
        </w:tc>
        <w:tc>
          <w:tcPr>
            <w:tcW w:w="0" w:type="auto"/>
          </w:tcPr>
          <w:p w14:paraId="470EFB8D" w14:textId="328E7271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4D52724" w14:textId="1DC9309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04B5E88" w14:textId="4A590A8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67641B4" w14:textId="54F5034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0" w:type="auto"/>
          </w:tcPr>
          <w:p w14:paraId="01C35602" w14:textId="568BA3C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66D87F9F" w14:textId="77777777" w:rsidTr="00115939">
        <w:tc>
          <w:tcPr>
            <w:tcW w:w="0" w:type="auto"/>
          </w:tcPr>
          <w:p w14:paraId="56767F42" w14:textId="1AA4E92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R4-2212191</w:t>
            </w:r>
          </w:p>
        </w:tc>
        <w:tc>
          <w:tcPr>
            <w:tcW w:w="0" w:type="auto"/>
          </w:tcPr>
          <w:p w14:paraId="1AFCE769" w14:textId="43924B3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NR-U A-MPR for PC5 VLP</w:t>
            </w:r>
          </w:p>
        </w:tc>
        <w:tc>
          <w:tcPr>
            <w:tcW w:w="0" w:type="auto"/>
          </w:tcPr>
          <w:p w14:paraId="73467837" w14:textId="5E5BB3E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717EC459" w14:textId="7F12611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73F799A" w14:textId="7F24837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1141</w:t>
            </w:r>
          </w:p>
        </w:tc>
        <w:tc>
          <w:tcPr>
            <w:tcW w:w="0" w:type="auto"/>
          </w:tcPr>
          <w:p w14:paraId="4928D8BE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F0FDC05" w14:textId="36D3E4F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E789457" w14:textId="7A0399E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2DFB65B" w14:textId="7733A89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NR_6GHz_unlic_full-Core</w:t>
            </w:r>
          </w:p>
        </w:tc>
        <w:tc>
          <w:tcPr>
            <w:tcW w:w="0" w:type="auto"/>
          </w:tcPr>
          <w:p w14:paraId="6B639859" w14:textId="13D70D3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115939" w14:paraId="064A642A" w14:textId="77777777" w:rsidTr="00115939">
        <w:tc>
          <w:tcPr>
            <w:tcW w:w="0" w:type="auto"/>
          </w:tcPr>
          <w:p w14:paraId="0A06149C" w14:textId="6EF149F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R4-2212250</w:t>
            </w:r>
          </w:p>
        </w:tc>
        <w:tc>
          <w:tcPr>
            <w:tcW w:w="0" w:type="auto"/>
          </w:tcPr>
          <w:p w14:paraId="26516317" w14:textId="39AF771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38101-1-h60 for n41 relevant MSD test frequencies</w:t>
            </w:r>
          </w:p>
        </w:tc>
        <w:tc>
          <w:tcPr>
            <w:tcW w:w="0" w:type="auto"/>
          </w:tcPr>
          <w:p w14:paraId="1B532899" w14:textId="1B78E95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04934BF" w14:textId="089CF16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37961F2" w14:textId="07E679E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1142</w:t>
            </w:r>
          </w:p>
        </w:tc>
        <w:tc>
          <w:tcPr>
            <w:tcW w:w="0" w:type="auto"/>
          </w:tcPr>
          <w:p w14:paraId="12AF639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D8CA099" w14:textId="2FDF593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6F9FA61" w14:textId="266DE1E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F072B2F" w14:textId="608035B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5110A302" w14:textId="319A267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6A718C0C" w14:textId="77777777" w:rsidTr="00115939">
        <w:tc>
          <w:tcPr>
            <w:tcW w:w="0" w:type="auto"/>
          </w:tcPr>
          <w:p w14:paraId="328CE5C9" w14:textId="2116917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R4-2214578</w:t>
            </w:r>
          </w:p>
        </w:tc>
        <w:tc>
          <w:tcPr>
            <w:tcW w:w="0" w:type="auto"/>
          </w:tcPr>
          <w:p w14:paraId="625820DE" w14:textId="79D815D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38101-1-h60 for n41 relevant MSD test frequencies</w:t>
            </w:r>
          </w:p>
        </w:tc>
        <w:tc>
          <w:tcPr>
            <w:tcW w:w="0" w:type="auto"/>
          </w:tcPr>
          <w:p w14:paraId="69F1BE1C" w14:textId="71C9CF9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A1733BA" w14:textId="662E880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7285490" w14:textId="22259E8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1142</w:t>
            </w:r>
          </w:p>
        </w:tc>
        <w:tc>
          <w:tcPr>
            <w:tcW w:w="0" w:type="auto"/>
          </w:tcPr>
          <w:p w14:paraId="11410B08" w14:textId="18408CE6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750E8E8" w14:textId="7F6A08D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603CC32" w14:textId="21E18C7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ABD71AF" w14:textId="64D6E7A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70BF000B" w14:textId="2382E35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15939" w14:paraId="221E624D" w14:textId="77777777" w:rsidTr="00115939">
        <w:tc>
          <w:tcPr>
            <w:tcW w:w="0" w:type="auto"/>
          </w:tcPr>
          <w:p w14:paraId="200D2E0C" w14:textId="02ADEE1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R4-2212345</w:t>
            </w:r>
          </w:p>
        </w:tc>
        <w:tc>
          <w:tcPr>
            <w:tcW w:w="0" w:type="auto"/>
          </w:tcPr>
          <w:p w14:paraId="34AC3B88" w14:textId="6593416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38.101-1: Rel-17 Adding missing fallback combinations and bug fixes</w:t>
            </w:r>
          </w:p>
        </w:tc>
        <w:tc>
          <w:tcPr>
            <w:tcW w:w="0" w:type="auto"/>
          </w:tcPr>
          <w:p w14:paraId="4E749A96" w14:textId="5D40882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A5B3F96" w14:textId="0FB3FD1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9A34831" w14:textId="0701025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1143</w:t>
            </w:r>
          </w:p>
        </w:tc>
        <w:tc>
          <w:tcPr>
            <w:tcW w:w="0" w:type="auto"/>
          </w:tcPr>
          <w:p w14:paraId="18154C75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422D104" w14:textId="4CC2C8A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6B935E2" w14:textId="67985F5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A54F81E" w14:textId="5B8F9BE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38BF68A5" w14:textId="2F5C9EF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3FEF443D" w14:textId="77777777" w:rsidTr="00115939">
        <w:tc>
          <w:tcPr>
            <w:tcW w:w="0" w:type="auto"/>
          </w:tcPr>
          <w:p w14:paraId="4D8767EB" w14:textId="5919C1C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R4-2214581</w:t>
            </w:r>
          </w:p>
        </w:tc>
        <w:tc>
          <w:tcPr>
            <w:tcW w:w="0" w:type="auto"/>
          </w:tcPr>
          <w:p w14:paraId="5EAA9276" w14:textId="4C2D006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38.101-1: Rel-17 Adding missing fallback combinations and bug fixes</w:t>
            </w:r>
          </w:p>
        </w:tc>
        <w:tc>
          <w:tcPr>
            <w:tcW w:w="0" w:type="auto"/>
          </w:tcPr>
          <w:p w14:paraId="50C1AEE1" w14:textId="757495C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15ECACD" w14:textId="14A3D06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C96E4E1" w14:textId="6B7E23A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1143</w:t>
            </w:r>
          </w:p>
        </w:tc>
        <w:tc>
          <w:tcPr>
            <w:tcW w:w="0" w:type="auto"/>
          </w:tcPr>
          <w:p w14:paraId="63D74D60" w14:textId="6129C422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5C03A35" w14:textId="1A5634E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A85F764" w14:textId="78375E1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070A600" w14:textId="7F22C8E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4C9D0C57" w14:textId="7482AA5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5192ADA" w14:textId="77777777" w:rsidTr="00115939">
        <w:tc>
          <w:tcPr>
            <w:tcW w:w="0" w:type="auto"/>
          </w:tcPr>
          <w:p w14:paraId="329480A2" w14:textId="018DAB0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R4-2212363</w:t>
            </w:r>
          </w:p>
        </w:tc>
        <w:tc>
          <w:tcPr>
            <w:tcW w:w="0" w:type="auto"/>
          </w:tcPr>
          <w:p w14:paraId="06178B91" w14:textId="32E6664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Rel-17: Corrections on band combinations for UE co-existence</w:t>
            </w:r>
          </w:p>
        </w:tc>
        <w:tc>
          <w:tcPr>
            <w:tcW w:w="0" w:type="auto"/>
          </w:tcPr>
          <w:p w14:paraId="5051DC71" w14:textId="4BEFC4D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F82BFAD" w14:textId="485F067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6004DE2" w14:textId="0087042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1144</w:t>
            </w:r>
          </w:p>
        </w:tc>
        <w:tc>
          <w:tcPr>
            <w:tcW w:w="0" w:type="auto"/>
          </w:tcPr>
          <w:p w14:paraId="54B8784B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3EBC0FE" w14:textId="56B7239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657B1C1" w14:textId="4ADDF08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D4B1F04" w14:textId="3F61AD6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0" w:type="auto"/>
          </w:tcPr>
          <w:p w14:paraId="35F1B77E" w14:textId="21464F5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766F3AE2" w14:textId="77777777" w:rsidTr="00115939">
        <w:tc>
          <w:tcPr>
            <w:tcW w:w="0" w:type="auto"/>
          </w:tcPr>
          <w:p w14:paraId="031DF10A" w14:textId="2432F62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R4-2214583</w:t>
            </w:r>
          </w:p>
        </w:tc>
        <w:tc>
          <w:tcPr>
            <w:tcW w:w="0" w:type="auto"/>
          </w:tcPr>
          <w:p w14:paraId="2EB4C4AE" w14:textId="5219E7F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Rel-17: Corrections on band combinations for UE co-existence</w:t>
            </w:r>
          </w:p>
        </w:tc>
        <w:tc>
          <w:tcPr>
            <w:tcW w:w="0" w:type="auto"/>
          </w:tcPr>
          <w:p w14:paraId="67EA1BF4" w14:textId="46E5F37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B3F6132" w14:textId="7EB9B6D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98070CF" w14:textId="35A7CF5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1144</w:t>
            </w:r>
          </w:p>
        </w:tc>
        <w:tc>
          <w:tcPr>
            <w:tcW w:w="0" w:type="auto"/>
          </w:tcPr>
          <w:p w14:paraId="7F74B77F" w14:textId="01CAEF71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BB07E78" w14:textId="61506E8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CF09AD4" w14:textId="65AE39B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570C408" w14:textId="67EA1E0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0" w:type="auto"/>
          </w:tcPr>
          <w:p w14:paraId="421D3B0D" w14:textId="1B8F54A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000591AF" w14:textId="77777777" w:rsidTr="00115939">
        <w:tc>
          <w:tcPr>
            <w:tcW w:w="0" w:type="auto"/>
          </w:tcPr>
          <w:p w14:paraId="2D6A3EAD" w14:textId="70B28FA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R4-2212367</w:t>
            </w:r>
          </w:p>
        </w:tc>
        <w:tc>
          <w:tcPr>
            <w:tcW w:w="0" w:type="auto"/>
          </w:tcPr>
          <w:p w14:paraId="5FF32F8A" w14:textId="0D3D3F5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Rel-17: Introducing missing UE coex requirements for CA_n7-n79</w:t>
            </w:r>
          </w:p>
        </w:tc>
        <w:tc>
          <w:tcPr>
            <w:tcW w:w="0" w:type="auto"/>
          </w:tcPr>
          <w:p w14:paraId="0F739FEC" w14:textId="01B4DC6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1CACB97" w14:textId="1279354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BF15C29" w14:textId="4EFE1CB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1145</w:t>
            </w:r>
          </w:p>
        </w:tc>
        <w:tc>
          <w:tcPr>
            <w:tcW w:w="0" w:type="auto"/>
          </w:tcPr>
          <w:p w14:paraId="356977D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A278957" w14:textId="05A1931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9CC8959" w14:textId="2294D30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6BE04C2" w14:textId="4270FFD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0" w:type="auto"/>
          </w:tcPr>
          <w:p w14:paraId="02C94FC3" w14:textId="0414F4A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64EEE466" w14:textId="77777777" w:rsidTr="00115939">
        <w:tc>
          <w:tcPr>
            <w:tcW w:w="0" w:type="auto"/>
          </w:tcPr>
          <w:p w14:paraId="72184563" w14:textId="3BBD0F2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R4-2212445</w:t>
            </w:r>
          </w:p>
        </w:tc>
        <w:tc>
          <w:tcPr>
            <w:tcW w:w="0" w:type="auto"/>
          </w:tcPr>
          <w:p w14:paraId="282AD809" w14:textId="5EFBD6F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38.101-1 new combinations Rel-18 NR Inter-band CA/DC for y bands DL with x bands UL (y=4,5,6, x=1,2)</w:t>
            </w:r>
          </w:p>
        </w:tc>
        <w:tc>
          <w:tcPr>
            <w:tcW w:w="0" w:type="auto"/>
          </w:tcPr>
          <w:p w14:paraId="0EAE887F" w14:textId="7E727C3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8B71E97" w14:textId="091577C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41D7860" w14:textId="17A0963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1146</w:t>
            </w:r>
          </w:p>
        </w:tc>
        <w:tc>
          <w:tcPr>
            <w:tcW w:w="0" w:type="auto"/>
          </w:tcPr>
          <w:p w14:paraId="799FB577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F019814" w14:textId="06AF60B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7B342F39" w14:textId="111D66A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C049692" w14:textId="2FF7F44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NR_CADC_R18_yBDL_xBUL</w:t>
            </w:r>
          </w:p>
        </w:tc>
        <w:tc>
          <w:tcPr>
            <w:tcW w:w="0" w:type="auto"/>
          </w:tcPr>
          <w:p w14:paraId="77111210" w14:textId="566318F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31C560F9" w14:textId="77777777" w:rsidTr="00115939">
        <w:tc>
          <w:tcPr>
            <w:tcW w:w="0" w:type="auto"/>
          </w:tcPr>
          <w:p w14:paraId="7F71BCF5" w14:textId="7C25EFF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R4-2212566</w:t>
            </w:r>
          </w:p>
        </w:tc>
        <w:tc>
          <w:tcPr>
            <w:tcW w:w="0" w:type="auto"/>
          </w:tcPr>
          <w:p w14:paraId="496B09CD" w14:textId="5674E4A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TS38.101-1[R17] Inter-band NR CADC Tx requirements including combinations of NR-U bands intra-band and inter-band CA UL configuration</w:t>
            </w:r>
          </w:p>
        </w:tc>
        <w:tc>
          <w:tcPr>
            <w:tcW w:w="0" w:type="auto"/>
          </w:tcPr>
          <w:p w14:paraId="2A63CE9F" w14:textId="5D758EF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1FA78BC" w14:textId="01FBB7C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0F6AF5F" w14:textId="30C66A1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1147</w:t>
            </w:r>
          </w:p>
        </w:tc>
        <w:tc>
          <w:tcPr>
            <w:tcW w:w="0" w:type="auto"/>
          </w:tcPr>
          <w:p w14:paraId="62B298A4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896B034" w14:textId="46E1E16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7F2B8EB" w14:textId="629141D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5ACFD4A" w14:textId="79971CD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0" w:type="auto"/>
          </w:tcPr>
          <w:p w14:paraId="187DEBA2" w14:textId="353A07C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15939" w14:paraId="1888BE62" w14:textId="77777777" w:rsidTr="00115939">
        <w:tc>
          <w:tcPr>
            <w:tcW w:w="0" w:type="auto"/>
          </w:tcPr>
          <w:p w14:paraId="01F0B777" w14:textId="50FC7AE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R4-2212602</w:t>
            </w:r>
          </w:p>
        </w:tc>
        <w:tc>
          <w:tcPr>
            <w:tcW w:w="0" w:type="auto"/>
          </w:tcPr>
          <w:p w14:paraId="0ABB097B" w14:textId="0104172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Corrections on Pcmax for TxD</w:t>
            </w:r>
          </w:p>
        </w:tc>
        <w:tc>
          <w:tcPr>
            <w:tcW w:w="0" w:type="auto"/>
          </w:tcPr>
          <w:p w14:paraId="44675E78" w14:textId="14F9438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CA00790" w14:textId="39A1794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24EF209" w14:textId="02B5695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1148</w:t>
            </w:r>
          </w:p>
        </w:tc>
        <w:tc>
          <w:tcPr>
            <w:tcW w:w="0" w:type="auto"/>
          </w:tcPr>
          <w:p w14:paraId="19A80B21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EBFABE1" w14:textId="04975C7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A31CE19" w14:textId="3DC21E1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3BC7C7B" w14:textId="5B0A1EC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</w:t>
            </w:r>
          </w:p>
        </w:tc>
        <w:tc>
          <w:tcPr>
            <w:tcW w:w="0" w:type="auto"/>
          </w:tcPr>
          <w:p w14:paraId="51006DFF" w14:textId="2E4CC56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4B346C75" w14:textId="77777777" w:rsidTr="00115939">
        <w:tc>
          <w:tcPr>
            <w:tcW w:w="0" w:type="auto"/>
          </w:tcPr>
          <w:p w14:paraId="4DF8DBE7" w14:textId="3531B28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R4-2212605</w:t>
            </w:r>
          </w:p>
        </w:tc>
        <w:tc>
          <w:tcPr>
            <w:tcW w:w="0" w:type="auto"/>
          </w:tcPr>
          <w:p w14:paraId="5F191D3C" w14:textId="4E99A4D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Corrections on Pcmax for intra-band contiguous CA with UL MIMO</w:t>
            </w:r>
          </w:p>
        </w:tc>
        <w:tc>
          <w:tcPr>
            <w:tcW w:w="0" w:type="auto"/>
          </w:tcPr>
          <w:p w14:paraId="61836B59" w14:textId="77561C8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9BA2C66" w14:textId="3D9259D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645EA38" w14:textId="328E4AE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1149</w:t>
            </w:r>
          </w:p>
        </w:tc>
        <w:tc>
          <w:tcPr>
            <w:tcW w:w="0" w:type="auto"/>
          </w:tcPr>
          <w:p w14:paraId="033743C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A301689" w14:textId="17DB5A2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1DD7F88" w14:textId="551F524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9725541" w14:textId="2DA4572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</w:t>
            </w:r>
          </w:p>
        </w:tc>
        <w:tc>
          <w:tcPr>
            <w:tcW w:w="0" w:type="auto"/>
          </w:tcPr>
          <w:p w14:paraId="423D7814" w14:textId="14AFE8C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27A6DEA2" w14:textId="77777777" w:rsidTr="00115939">
        <w:tc>
          <w:tcPr>
            <w:tcW w:w="0" w:type="auto"/>
          </w:tcPr>
          <w:p w14:paraId="6A65236F" w14:textId="47B7B8A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R4-2214592</w:t>
            </w:r>
          </w:p>
        </w:tc>
        <w:tc>
          <w:tcPr>
            <w:tcW w:w="0" w:type="auto"/>
          </w:tcPr>
          <w:p w14:paraId="450D3F74" w14:textId="6E34BE2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Corrections on Pcmax for intra-band contiguous CA with UL MIMO</w:t>
            </w:r>
          </w:p>
        </w:tc>
        <w:tc>
          <w:tcPr>
            <w:tcW w:w="0" w:type="auto"/>
          </w:tcPr>
          <w:p w14:paraId="28480EB9" w14:textId="786FE14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F6990EB" w14:textId="7722CF4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FE96CAD" w14:textId="0D772A0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1149</w:t>
            </w:r>
          </w:p>
        </w:tc>
        <w:tc>
          <w:tcPr>
            <w:tcW w:w="0" w:type="auto"/>
          </w:tcPr>
          <w:p w14:paraId="78FAF280" w14:textId="2F93B717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E36078B" w14:textId="50E3CCD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9CC40D5" w14:textId="4E35312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BDFDCFA" w14:textId="69AAE2E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</w:t>
            </w:r>
          </w:p>
        </w:tc>
        <w:tc>
          <w:tcPr>
            <w:tcW w:w="0" w:type="auto"/>
          </w:tcPr>
          <w:p w14:paraId="562D6C76" w14:textId="5BD0AEC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25269D2D" w14:textId="77777777" w:rsidTr="00115939">
        <w:tc>
          <w:tcPr>
            <w:tcW w:w="0" w:type="auto"/>
          </w:tcPr>
          <w:p w14:paraId="5CCC6313" w14:textId="556888C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R4-2212700</w:t>
            </w:r>
          </w:p>
        </w:tc>
        <w:tc>
          <w:tcPr>
            <w:tcW w:w="0" w:type="auto"/>
          </w:tcPr>
          <w:p w14:paraId="2801BFB2" w14:textId="26536A4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Maintenance for HPUE CA with 2 bands downlink and x bands uplink (x =1,2)</w:t>
            </w:r>
          </w:p>
        </w:tc>
        <w:tc>
          <w:tcPr>
            <w:tcW w:w="0" w:type="auto"/>
          </w:tcPr>
          <w:p w14:paraId="6623E9CD" w14:textId="6920B33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0ACD4B05" w14:textId="2687BF7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0C3C7BA" w14:textId="40C7F49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1150</w:t>
            </w:r>
          </w:p>
        </w:tc>
        <w:tc>
          <w:tcPr>
            <w:tcW w:w="0" w:type="auto"/>
          </w:tcPr>
          <w:p w14:paraId="71D1D3EE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9BC357E" w14:textId="51FF3AF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45CF4AB" w14:textId="4785139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D23326A" w14:textId="574D016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NR_PC2_CA_R17_2BDL_2BUL</w:t>
            </w:r>
          </w:p>
        </w:tc>
        <w:tc>
          <w:tcPr>
            <w:tcW w:w="0" w:type="auto"/>
          </w:tcPr>
          <w:p w14:paraId="2A51F4BC" w14:textId="403C018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0B246D98" w14:textId="77777777" w:rsidTr="00115939">
        <w:tc>
          <w:tcPr>
            <w:tcW w:w="0" w:type="auto"/>
          </w:tcPr>
          <w:p w14:paraId="0D0C91CE" w14:textId="0F8D1E3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R4-2214596</w:t>
            </w:r>
          </w:p>
        </w:tc>
        <w:tc>
          <w:tcPr>
            <w:tcW w:w="0" w:type="auto"/>
          </w:tcPr>
          <w:p w14:paraId="3642520B" w14:textId="33CBD33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Maintenance for HPUE CA with 2 bands downlink and x bands uplink (x =1,2)</w:t>
            </w:r>
          </w:p>
        </w:tc>
        <w:tc>
          <w:tcPr>
            <w:tcW w:w="0" w:type="auto"/>
          </w:tcPr>
          <w:p w14:paraId="29525168" w14:textId="2D73565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5609BB5A" w14:textId="3CC38A7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E654ADB" w14:textId="34A3C8A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1150</w:t>
            </w:r>
          </w:p>
        </w:tc>
        <w:tc>
          <w:tcPr>
            <w:tcW w:w="0" w:type="auto"/>
          </w:tcPr>
          <w:p w14:paraId="1EF58143" w14:textId="0A567FB3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B6CA8AD" w14:textId="336DAA4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28FDDAD" w14:textId="11294A3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437EDC0" w14:textId="7812031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NR_PC2_CA_R17_2BDL_2BUL</w:t>
            </w:r>
          </w:p>
        </w:tc>
        <w:tc>
          <w:tcPr>
            <w:tcW w:w="0" w:type="auto"/>
          </w:tcPr>
          <w:p w14:paraId="70A87F31" w14:textId="660C752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2FF60F00" w14:textId="77777777" w:rsidTr="00115939">
        <w:tc>
          <w:tcPr>
            <w:tcW w:w="0" w:type="auto"/>
          </w:tcPr>
          <w:p w14:paraId="092351FA" w14:textId="0DAA3D5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R4-2212726</w:t>
            </w:r>
          </w:p>
        </w:tc>
        <w:tc>
          <w:tcPr>
            <w:tcW w:w="0" w:type="auto"/>
          </w:tcPr>
          <w:p w14:paraId="2B0CA768" w14:textId="56FFA08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[] for Reference Sensitivity Degradation of PC2 FDD band</w:t>
            </w:r>
          </w:p>
        </w:tc>
        <w:tc>
          <w:tcPr>
            <w:tcW w:w="0" w:type="auto"/>
          </w:tcPr>
          <w:p w14:paraId="1F7F147A" w14:textId="27BEFD5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Corporation,China Unicom</w:t>
            </w:r>
          </w:p>
        </w:tc>
        <w:tc>
          <w:tcPr>
            <w:tcW w:w="0" w:type="auto"/>
          </w:tcPr>
          <w:p w14:paraId="69416209" w14:textId="6508D9D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C5AEBAF" w14:textId="1F9965D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1151</w:t>
            </w:r>
          </w:p>
        </w:tc>
        <w:tc>
          <w:tcPr>
            <w:tcW w:w="0" w:type="auto"/>
          </w:tcPr>
          <w:p w14:paraId="17104815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6AA073F" w14:textId="5AE4E26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3E4EFE1" w14:textId="19CED94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0D3451C" w14:textId="2F7200F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NR_PC2_UE_FDD-Core</w:t>
            </w:r>
          </w:p>
        </w:tc>
        <w:tc>
          <w:tcPr>
            <w:tcW w:w="0" w:type="auto"/>
          </w:tcPr>
          <w:p w14:paraId="640F09C1" w14:textId="439BAF7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F5B3FB5" w14:textId="77777777" w:rsidTr="00115939">
        <w:tc>
          <w:tcPr>
            <w:tcW w:w="0" w:type="auto"/>
          </w:tcPr>
          <w:p w14:paraId="3BD67555" w14:textId="0AA7D1C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R4-2212727</w:t>
            </w:r>
          </w:p>
        </w:tc>
        <w:tc>
          <w:tcPr>
            <w:tcW w:w="0" w:type="auto"/>
          </w:tcPr>
          <w:p w14:paraId="2D60194B" w14:textId="6328A5E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MSD tables for inter-band NR CA</w:t>
            </w:r>
          </w:p>
        </w:tc>
        <w:tc>
          <w:tcPr>
            <w:tcW w:w="0" w:type="auto"/>
          </w:tcPr>
          <w:p w14:paraId="5AB71CCC" w14:textId="29714F2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DD8B40C" w14:textId="7AF5986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D800674" w14:textId="3AE3909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1152</w:t>
            </w:r>
          </w:p>
        </w:tc>
        <w:tc>
          <w:tcPr>
            <w:tcW w:w="0" w:type="auto"/>
          </w:tcPr>
          <w:p w14:paraId="73845EAA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8308762" w14:textId="472EB21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8C69C89" w14:textId="65740AC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66FF6C2" w14:textId="2FCD707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NR_BCS4-Core</w:t>
            </w:r>
          </w:p>
        </w:tc>
        <w:tc>
          <w:tcPr>
            <w:tcW w:w="0" w:type="auto"/>
          </w:tcPr>
          <w:p w14:paraId="005A32CB" w14:textId="77617E9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CF9BD5A" w14:textId="77777777" w:rsidTr="00115939">
        <w:tc>
          <w:tcPr>
            <w:tcW w:w="0" w:type="auto"/>
          </w:tcPr>
          <w:p w14:paraId="49306774" w14:textId="73E20B5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R4-2212773</w:t>
            </w:r>
          </w:p>
        </w:tc>
        <w:tc>
          <w:tcPr>
            <w:tcW w:w="0" w:type="auto"/>
          </w:tcPr>
          <w:p w14:paraId="60FDB85C" w14:textId="41DB280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of PC1.5 and applicability of extensions of power-class parameters (RRC)</w:t>
            </w:r>
          </w:p>
        </w:tc>
        <w:tc>
          <w:tcPr>
            <w:tcW w:w="0" w:type="auto"/>
          </w:tcPr>
          <w:p w14:paraId="00969EDB" w14:textId="0F9AAF2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D58ED95" w14:textId="3C3EC15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79F458C" w14:textId="4E8AF8D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1153</w:t>
            </w:r>
          </w:p>
        </w:tc>
        <w:tc>
          <w:tcPr>
            <w:tcW w:w="0" w:type="auto"/>
          </w:tcPr>
          <w:p w14:paraId="443BD7B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CFBDDB" w14:textId="44796E0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AB358BF" w14:textId="017FE50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D60573A" w14:textId="2282247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0" w:type="auto"/>
          </w:tcPr>
          <w:p w14:paraId="33FF1C9F" w14:textId="75BEE5A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15939" w14:paraId="35E79A9D" w14:textId="77777777" w:rsidTr="00115939">
        <w:tc>
          <w:tcPr>
            <w:tcW w:w="0" w:type="auto"/>
          </w:tcPr>
          <w:p w14:paraId="18335E4C" w14:textId="11235C2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R4-2212774</w:t>
            </w:r>
          </w:p>
        </w:tc>
        <w:tc>
          <w:tcPr>
            <w:tcW w:w="0" w:type="auto"/>
          </w:tcPr>
          <w:p w14:paraId="05B55750" w14:textId="14939D0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Amendments to requirements for n77 operations in Canada</w:t>
            </w:r>
          </w:p>
        </w:tc>
        <w:tc>
          <w:tcPr>
            <w:tcW w:w="0" w:type="auto"/>
          </w:tcPr>
          <w:p w14:paraId="18E35967" w14:textId="7DFB493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E986E1" w14:textId="2C33B31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DE843FF" w14:textId="566B695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1154</w:t>
            </w:r>
          </w:p>
        </w:tc>
        <w:tc>
          <w:tcPr>
            <w:tcW w:w="0" w:type="auto"/>
          </w:tcPr>
          <w:p w14:paraId="02857AD0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5C523B3" w14:textId="71B496C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6F77555" w14:textId="3809334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E5CE630" w14:textId="5400DC5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2CF7B500" w14:textId="4011121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15939" w14:paraId="16B9DEC5" w14:textId="77777777" w:rsidTr="00115939">
        <w:tc>
          <w:tcPr>
            <w:tcW w:w="0" w:type="auto"/>
          </w:tcPr>
          <w:p w14:paraId="541A697A" w14:textId="73A3F42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R4-2212809</w:t>
            </w:r>
          </w:p>
        </w:tc>
        <w:tc>
          <w:tcPr>
            <w:tcW w:w="0" w:type="auto"/>
          </w:tcPr>
          <w:p w14:paraId="144D4151" w14:textId="73DB163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Maintanence of NR TxD Tx requirements</w:t>
            </w:r>
          </w:p>
        </w:tc>
        <w:tc>
          <w:tcPr>
            <w:tcW w:w="0" w:type="auto"/>
          </w:tcPr>
          <w:p w14:paraId="72CF8BA7" w14:textId="36EF70A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F2D6D99" w14:textId="1AC2881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CD237A9" w14:textId="33EAF19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1155</w:t>
            </w:r>
          </w:p>
        </w:tc>
        <w:tc>
          <w:tcPr>
            <w:tcW w:w="0" w:type="auto"/>
          </w:tcPr>
          <w:p w14:paraId="17AE2743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F24F927" w14:textId="5743A3B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8770F68" w14:textId="58EBBC1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A96D223" w14:textId="669B31F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</w:t>
            </w:r>
          </w:p>
        </w:tc>
        <w:tc>
          <w:tcPr>
            <w:tcW w:w="0" w:type="auto"/>
          </w:tcPr>
          <w:p w14:paraId="77085BE2" w14:textId="6AD9B83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F3E0E5C" w14:textId="77777777" w:rsidTr="00115939">
        <w:tc>
          <w:tcPr>
            <w:tcW w:w="0" w:type="auto"/>
          </w:tcPr>
          <w:p w14:paraId="3D2C953E" w14:textId="0AB9E56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R4-2213085</w:t>
            </w:r>
          </w:p>
        </w:tc>
        <w:tc>
          <w:tcPr>
            <w:tcW w:w="0" w:type="auto"/>
          </w:tcPr>
          <w:p w14:paraId="72664CDA" w14:textId="18A224D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38.101-1 new combinations Rel-18 NR Intra-band</w:t>
            </w:r>
          </w:p>
        </w:tc>
        <w:tc>
          <w:tcPr>
            <w:tcW w:w="0" w:type="auto"/>
          </w:tcPr>
          <w:p w14:paraId="599F4586" w14:textId="1F6C1B1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3B091C" w14:textId="1157B95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9D9526F" w14:textId="6D6E07B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1156</w:t>
            </w:r>
          </w:p>
        </w:tc>
        <w:tc>
          <w:tcPr>
            <w:tcW w:w="0" w:type="auto"/>
          </w:tcPr>
          <w:p w14:paraId="313C4F4E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BB3B26" w14:textId="312B9BE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36D91C83" w14:textId="7109AAD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227A33C" w14:textId="1AEBC87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NR_CA_R18_Intra</w:t>
            </w:r>
          </w:p>
        </w:tc>
        <w:tc>
          <w:tcPr>
            <w:tcW w:w="0" w:type="auto"/>
          </w:tcPr>
          <w:p w14:paraId="05ADFFE1" w14:textId="6276F08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15939" w14:paraId="1D82AAE4" w14:textId="77777777" w:rsidTr="00115939">
        <w:tc>
          <w:tcPr>
            <w:tcW w:w="0" w:type="auto"/>
          </w:tcPr>
          <w:p w14:paraId="40A928CB" w14:textId="38E2C06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R4-2213114</w:t>
            </w:r>
          </w:p>
        </w:tc>
        <w:tc>
          <w:tcPr>
            <w:tcW w:w="0" w:type="auto"/>
          </w:tcPr>
          <w:p w14:paraId="348ECBDD" w14:textId="6DFAEAA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for editorial corrections to band combination tables</w:t>
            </w:r>
          </w:p>
        </w:tc>
        <w:tc>
          <w:tcPr>
            <w:tcW w:w="0" w:type="auto"/>
          </w:tcPr>
          <w:p w14:paraId="652FA823" w14:textId="4E09095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0523229" w14:textId="4BB763F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C5B3ADE" w14:textId="5583822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1157</w:t>
            </w:r>
          </w:p>
        </w:tc>
        <w:tc>
          <w:tcPr>
            <w:tcW w:w="0" w:type="auto"/>
          </w:tcPr>
          <w:p w14:paraId="72EE26BE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514DE5" w14:textId="3125EB1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B26223C" w14:textId="16B7A22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0FC1BAE" w14:textId="1DD5584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NR_CA_R17_Intra, NR_CADC_R17_2BDL_xBUL, NR_CADC_R17_3BDL_2BUL</w:t>
            </w:r>
          </w:p>
        </w:tc>
        <w:tc>
          <w:tcPr>
            <w:tcW w:w="0" w:type="auto"/>
          </w:tcPr>
          <w:p w14:paraId="72BED1C7" w14:textId="1CA7D9D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0B833172" w14:textId="77777777" w:rsidTr="00115939">
        <w:tc>
          <w:tcPr>
            <w:tcW w:w="0" w:type="auto"/>
          </w:tcPr>
          <w:p w14:paraId="55C0368A" w14:textId="430C8D5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R4-2214613</w:t>
            </w:r>
          </w:p>
        </w:tc>
        <w:tc>
          <w:tcPr>
            <w:tcW w:w="0" w:type="auto"/>
          </w:tcPr>
          <w:p w14:paraId="49F936D5" w14:textId="53976C3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for editorial corrections to band combination tables</w:t>
            </w:r>
          </w:p>
        </w:tc>
        <w:tc>
          <w:tcPr>
            <w:tcW w:w="0" w:type="auto"/>
          </w:tcPr>
          <w:p w14:paraId="78B95607" w14:textId="7320695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92643C6" w14:textId="3D7691F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C02FF3C" w14:textId="08C981E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1157</w:t>
            </w:r>
          </w:p>
        </w:tc>
        <w:tc>
          <w:tcPr>
            <w:tcW w:w="0" w:type="auto"/>
          </w:tcPr>
          <w:p w14:paraId="2A0687D3" w14:textId="358A1D7E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7957A20" w14:textId="0E9A2DB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C7AFA9D" w14:textId="4BD7744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4ED1C79" w14:textId="2394C29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NR_CA_R17_Intra, NR_CADC_R17_2BDL_xBUL, NR_CADC_R17_3BDL_2BUL</w:t>
            </w:r>
          </w:p>
        </w:tc>
        <w:tc>
          <w:tcPr>
            <w:tcW w:w="0" w:type="auto"/>
          </w:tcPr>
          <w:p w14:paraId="076A13B8" w14:textId="1CFA5C9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AA8CAFA" w14:textId="77777777" w:rsidTr="00115939">
        <w:tc>
          <w:tcPr>
            <w:tcW w:w="0" w:type="auto"/>
          </w:tcPr>
          <w:p w14:paraId="51AF9A21" w14:textId="587F992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R4-2213150</w:t>
            </w:r>
          </w:p>
        </w:tc>
        <w:tc>
          <w:tcPr>
            <w:tcW w:w="0" w:type="auto"/>
          </w:tcPr>
          <w:p w14:paraId="58B8B9A1" w14:textId="32247B0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correct the errors for FR1 RedCap UE</w:t>
            </w:r>
          </w:p>
        </w:tc>
        <w:tc>
          <w:tcPr>
            <w:tcW w:w="0" w:type="auto"/>
          </w:tcPr>
          <w:p w14:paraId="41B646EE" w14:textId="3C90F5B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8CBF274" w14:textId="20303BF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3210564" w14:textId="7579203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1158</w:t>
            </w:r>
          </w:p>
        </w:tc>
        <w:tc>
          <w:tcPr>
            <w:tcW w:w="0" w:type="auto"/>
          </w:tcPr>
          <w:p w14:paraId="74D8781C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F84BF83" w14:textId="42D59B4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2B3C974" w14:textId="17B2966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64417D9" w14:textId="3940122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4D5395DB" w14:textId="6A05593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88AA7B6" w14:textId="77777777" w:rsidTr="00115939">
        <w:tc>
          <w:tcPr>
            <w:tcW w:w="0" w:type="auto"/>
          </w:tcPr>
          <w:p w14:paraId="6780BEBE" w14:textId="1A50A90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R4-2214615</w:t>
            </w:r>
          </w:p>
        </w:tc>
        <w:tc>
          <w:tcPr>
            <w:tcW w:w="0" w:type="auto"/>
          </w:tcPr>
          <w:p w14:paraId="512264C6" w14:textId="2370C54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correct the errors for FR1 RedCap UE</w:t>
            </w:r>
          </w:p>
        </w:tc>
        <w:tc>
          <w:tcPr>
            <w:tcW w:w="0" w:type="auto"/>
          </w:tcPr>
          <w:p w14:paraId="2F80F365" w14:textId="384C67C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1064003" w14:textId="6635AE8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7D27028" w14:textId="3475799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1158</w:t>
            </w:r>
          </w:p>
        </w:tc>
        <w:tc>
          <w:tcPr>
            <w:tcW w:w="0" w:type="auto"/>
          </w:tcPr>
          <w:p w14:paraId="0F2589CC" w14:textId="19C56135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E241F31" w14:textId="442EE43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ACD6A9A" w14:textId="55F5705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57F5A94" w14:textId="43E37E1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31C2C84B" w14:textId="096912F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15939" w14:paraId="6085FBA7" w14:textId="77777777" w:rsidTr="00115939">
        <w:tc>
          <w:tcPr>
            <w:tcW w:w="0" w:type="auto"/>
          </w:tcPr>
          <w:p w14:paraId="4A4CB7C0" w14:textId="0F140DB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R4-2213151</w:t>
            </w:r>
          </w:p>
        </w:tc>
        <w:tc>
          <w:tcPr>
            <w:tcW w:w="0" w:type="auto"/>
          </w:tcPr>
          <w:p w14:paraId="7C3219D6" w14:textId="0F5EC30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update the requirements for V2X con-current band combinations</w:t>
            </w:r>
          </w:p>
        </w:tc>
        <w:tc>
          <w:tcPr>
            <w:tcW w:w="0" w:type="auto"/>
          </w:tcPr>
          <w:p w14:paraId="291625D3" w14:textId="416BC69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1B5C586" w14:textId="5EAD944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5679686" w14:textId="441E14F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1159</w:t>
            </w:r>
          </w:p>
        </w:tc>
        <w:tc>
          <w:tcPr>
            <w:tcW w:w="0" w:type="auto"/>
          </w:tcPr>
          <w:p w14:paraId="32065B4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8E8D9BC" w14:textId="5117829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7F5CF72" w14:textId="0DFA283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C243391" w14:textId="50E65AE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NR_LTE_V2X_PC5_combos-Core</w:t>
            </w:r>
          </w:p>
        </w:tc>
        <w:tc>
          <w:tcPr>
            <w:tcW w:w="0" w:type="auto"/>
          </w:tcPr>
          <w:p w14:paraId="63DAEB69" w14:textId="303AAA0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21230ADE" w14:textId="77777777" w:rsidTr="00115939">
        <w:tc>
          <w:tcPr>
            <w:tcW w:w="0" w:type="auto"/>
          </w:tcPr>
          <w:p w14:paraId="04FFF18F" w14:textId="5864A9D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R4-2213152</w:t>
            </w:r>
          </w:p>
        </w:tc>
        <w:tc>
          <w:tcPr>
            <w:tcW w:w="0" w:type="auto"/>
          </w:tcPr>
          <w:p w14:paraId="69E29FBD" w14:textId="28D5342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introduce the missing MSD due to cross band isolation</w:t>
            </w:r>
          </w:p>
        </w:tc>
        <w:tc>
          <w:tcPr>
            <w:tcW w:w="0" w:type="auto"/>
          </w:tcPr>
          <w:p w14:paraId="3616F69E" w14:textId="163E0D0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9FFE6E3" w14:textId="658708C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94963FC" w14:textId="0869AE5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1160</w:t>
            </w:r>
          </w:p>
        </w:tc>
        <w:tc>
          <w:tcPr>
            <w:tcW w:w="0" w:type="auto"/>
          </w:tcPr>
          <w:p w14:paraId="6F8DAC5C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1A4241" w14:textId="595106F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F6C82C4" w14:textId="1485B5C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0E17A29" w14:textId="689C8BE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NR_BCS4-Core</w:t>
            </w:r>
          </w:p>
        </w:tc>
        <w:tc>
          <w:tcPr>
            <w:tcW w:w="0" w:type="auto"/>
          </w:tcPr>
          <w:p w14:paraId="55185288" w14:textId="58AF341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05BB1A0D" w14:textId="77777777" w:rsidTr="00115939">
        <w:tc>
          <w:tcPr>
            <w:tcW w:w="0" w:type="auto"/>
          </w:tcPr>
          <w:p w14:paraId="55C1DC7F" w14:textId="75E30F0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R4-2215134</w:t>
            </w:r>
          </w:p>
        </w:tc>
        <w:tc>
          <w:tcPr>
            <w:tcW w:w="0" w:type="auto"/>
          </w:tcPr>
          <w:p w14:paraId="0934C836" w14:textId="22C57DF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introduce the missing MSD due to cross band isolation</w:t>
            </w:r>
          </w:p>
        </w:tc>
        <w:tc>
          <w:tcPr>
            <w:tcW w:w="0" w:type="auto"/>
          </w:tcPr>
          <w:p w14:paraId="48F16B73" w14:textId="0D7EBD4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0B3FE94" w14:textId="522F53D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43A71DF" w14:textId="7CB0F25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1160</w:t>
            </w:r>
          </w:p>
        </w:tc>
        <w:tc>
          <w:tcPr>
            <w:tcW w:w="0" w:type="auto"/>
          </w:tcPr>
          <w:p w14:paraId="112F4677" w14:textId="2B4CEDA3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DAEFD86" w14:textId="4145426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D40E3A9" w14:textId="19107DF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D6A8609" w14:textId="28BD812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NR_BCS4-Core</w:t>
            </w:r>
          </w:p>
        </w:tc>
        <w:tc>
          <w:tcPr>
            <w:tcW w:w="0" w:type="auto"/>
          </w:tcPr>
          <w:p w14:paraId="5AA4F796" w14:textId="0910FB9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2C795F0A" w14:textId="77777777" w:rsidTr="00115939">
        <w:tc>
          <w:tcPr>
            <w:tcW w:w="0" w:type="auto"/>
          </w:tcPr>
          <w:p w14:paraId="6B52A8BC" w14:textId="473FD24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R4-2213153</w:t>
            </w:r>
          </w:p>
        </w:tc>
        <w:tc>
          <w:tcPr>
            <w:tcW w:w="0" w:type="auto"/>
          </w:tcPr>
          <w:p w14:paraId="5D203792" w14:textId="7672F13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clarify the ambiguity of BCS4 and BCS5</w:t>
            </w:r>
          </w:p>
        </w:tc>
        <w:tc>
          <w:tcPr>
            <w:tcW w:w="0" w:type="auto"/>
          </w:tcPr>
          <w:p w14:paraId="3800BEDF" w14:textId="329CBBC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FA73AE5" w14:textId="41DB767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D8B1A6A" w14:textId="1B5C722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1161</w:t>
            </w:r>
          </w:p>
        </w:tc>
        <w:tc>
          <w:tcPr>
            <w:tcW w:w="0" w:type="auto"/>
          </w:tcPr>
          <w:p w14:paraId="7C812953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21B46AC" w14:textId="4494CBA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B72EF27" w14:textId="1B551B4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34D8DA1" w14:textId="2B03942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NR_BCS4-Core</w:t>
            </w:r>
          </w:p>
        </w:tc>
        <w:tc>
          <w:tcPr>
            <w:tcW w:w="0" w:type="auto"/>
          </w:tcPr>
          <w:p w14:paraId="413F179B" w14:textId="4357B2E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40741991" w14:textId="77777777" w:rsidTr="00115939">
        <w:tc>
          <w:tcPr>
            <w:tcW w:w="0" w:type="auto"/>
          </w:tcPr>
          <w:p w14:paraId="068B6695" w14:textId="4105A38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R4-2214616</w:t>
            </w:r>
          </w:p>
        </w:tc>
        <w:tc>
          <w:tcPr>
            <w:tcW w:w="0" w:type="auto"/>
          </w:tcPr>
          <w:p w14:paraId="2CEB1D8C" w14:textId="105F08F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clarify the ambiguity of BCS4 and BCS5</w:t>
            </w:r>
          </w:p>
        </w:tc>
        <w:tc>
          <w:tcPr>
            <w:tcW w:w="0" w:type="auto"/>
          </w:tcPr>
          <w:p w14:paraId="52D95F45" w14:textId="28E8024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828CAFB" w14:textId="67AB9AF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FFFF51F" w14:textId="3D6481F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1161</w:t>
            </w:r>
          </w:p>
        </w:tc>
        <w:tc>
          <w:tcPr>
            <w:tcW w:w="0" w:type="auto"/>
          </w:tcPr>
          <w:p w14:paraId="296B7C82" w14:textId="53D9EBB1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B943D54" w14:textId="6A33C9C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101788A" w14:textId="5FD0C76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07A0260" w14:textId="677DF09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NR_BCS4-Core</w:t>
            </w:r>
          </w:p>
        </w:tc>
        <w:tc>
          <w:tcPr>
            <w:tcW w:w="0" w:type="auto"/>
          </w:tcPr>
          <w:p w14:paraId="73B9F836" w14:textId="6584941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0CAF9AA0" w14:textId="77777777" w:rsidTr="00115939">
        <w:tc>
          <w:tcPr>
            <w:tcW w:w="0" w:type="auto"/>
          </w:tcPr>
          <w:p w14:paraId="0CD78FE9" w14:textId="47CB975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R4-2213166</w:t>
            </w:r>
          </w:p>
        </w:tc>
        <w:tc>
          <w:tcPr>
            <w:tcW w:w="0" w:type="auto"/>
          </w:tcPr>
          <w:p w14:paraId="44B89C5C" w14:textId="687A76D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Mirror CR for 38.101-1 to clarify the applicability of requirements for NS_xxU</w:t>
            </w:r>
          </w:p>
        </w:tc>
        <w:tc>
          <w:tcPr>
            <w:tcW w:w="0" w:type="auto"/>
          </w:tcPr>
          <w:p w14:paraId="79535C08" w14:textId="3D2E0ED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DFEA8ED" w14:textId="2AFB334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DA3560C" w14:textId="01EC06D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1162</w:t>
            </w:r>
          </w:p>
        </w:tc>
        <w:tc>
          <w:tcPr>
            <w:tcW w:w="0" w:type="auto"/>
          </w:tcPr>
          <w:p w14:paraId="7E291546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92215A5" w14:textId="56CF0ED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BA50E1D" w14:textId="607A2D4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61B7110" w14:textId="4A28948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5CD3679" w14:textId="11D5CED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01B1D809" w14:textId="77777777" w:rsidTr="00115939">
        <w:tc>
          <w:tcPr>
            <w:tcW w:w="0" w:type="auto"/>
          </w:tcPr>
          <w:p w14:paraId="1AD2FFB6" w14:textId="1EB991E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R4-2213223</w:t>
            </w:r>
          </w:p>
        </w:tc>
        <w:tc>
          <w:tcPr>
            <w:tcW w:w="0" w:type="auto"/>
          </w:tcPr>
          <w:p w14:paraId="2BA89999" w14:textId="50204E4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Correction of CA_n40-n41 synchronous RX_TX</w:t>
            </w:r>
          </w:p>
        </w:tc>
        <w:tc>
          <w:tcPr>
            <w:tcW w:w="0" w:type="auto"/>
          </w:tcPr>
          <w:p w14:paraId="7E194A0F" w14:textId="0268AD9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B3B2C98" w14:textId="04D8A75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82A8289" w14:textId="0697950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1163</w:t>
            </w:r>
          </w:p>
        </w:tc>
        <w:tc>
          <w:tcPr>
            <w:tcW w:w="0" w:type="auto"/>
          </w:tcPr>
          <w:p w14:paraId="31DE87E7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110835B" w14:textId="003C629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18C1D1D" w14:textId="279FACA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745C051" w14:textId="33B0500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0" w:type="auto"/>
          </w:tcPr>
          <w:p w14:paraId="79EFDB02" w14:textId="0DFA86F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15939" w14:paraId="0EBDEBAB" w14:textId="77777777" w:rsidTr="00115939">
        <w:tc>
          <w:tcPr>
            <w:tcW w:w="0" w:type="auto"/>
          </w:tcPr>
          <w:p w14:paraId="66CB5EAE" w14:textId="2706A84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R4-2213225</w:t>
            </w:r>
          </w:p>
        </w:tc>
        <w:tc>
          <w:tcPr>
            <w:tcW w:w="0" w:type="auto"/>
          </w:tcPr>
          <w:p w14:paraId="22FC2C87" w14:textId="4571BB1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Corrections to tables with wrong unit declarations</w:t>
            </w:r>
          </w:p>
        </w:tc>
        <w:tc>
          <w:tcPr>
            <w:tcW w:w="0" w:type="auto"/>
          </w:tcPr>
          <w:p w14:paraId="3F44FF6D" w14:textId="3723A71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507BDE8" w14:textId="6DCE049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50D47CC" w14:textId="139393B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1164</w:t>
            </w:r>
          </w:p>
        </w:tc>
        <w:tc>
          <w:tcPr>
            <w:tcW w:w="0" w:type="auto"/>
          </w:tcPr>
          <w:p w14:paraId="098820C6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5E003B" w14:textId="1F9597A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F3BA908" w14:textId="48E713B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ED06A54" w14:textId="63ED3D7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C8BEADD" w14:textId="1F5B9EC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2C69A223" w14:textId="77777777" w:rsidTr="00115939">
        <w:tc>
          <w:tcPr>
            <w:tcW w:w="0" w:type="auto"/>
          </w:tcPr>
          <w:p w14:paraId="01B2043F" w14:textId="6B7DED9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R4-2213229</w:t>
            </w:r>
          </w:p>
        </w:tc>
        <w:tc>
          <w:tcPr>
            <w:tcW w:w="0" w:type="auto"/>
          </w:tcPr>
          <w:p w14:paraId="255995F7" w14:textId="59114BC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CA_n18A-n28A and CA_n28A-n78A</w:t>
            </w:r>
          </w:p>
        </w:tc>
        <w:tc>
          <w:tcPr>
            <w:tcW w:w="0" w:type="auto"/>
          </w:tcPr>
          <w:p w14:paraId="78DAFD98" w14:textId="0795879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43FB166" w14:textId="0E7F3AF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A854F3A" w14:textId="4206F04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1165</w:t>
            </w:r>
          </w:p>
        </w:tc>
        <w:tc>
          <w:tcPr>
            <w:tcW w:w="0" w:type="auto"/>
          </w:tcPr>
          <w:p w14:paraId="073D2E41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1242058" w14:textId="1F3C8AA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1F9BAAA" w14:textId="709F8DE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47AFEC7" w14:textId="3414502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0" w:type="auto"/>
          </w:tcPr>
          <w:p w14:paraId="4D8CC4E0" w14:textId="0A52E13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34D4F507" w14:textId="77777777" w:rsidTr="00115939">
        <w:tc>
          <w:tcPr>
            <w:tcW w:w="0" w:type="auto"/>
          </w:tcPr>
          <w:p w14:paraId="65C0F3D5" w14:textId="68C8EED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R4-2214618</w:t>
            </w:r>
          </w:p>
        </w:tc>
        <w:tc>
          <w:tcPr>
            <w:tcW w:w="0" w:type="auto"/>
          </w:tcPr>
          <w:p w14:paraId="365725B2" w14:textId="7F80DF5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CA_n18A-n28A and CA_n28A-n78A</w:t>
            </w:r>
          </w:p>
        </w:tc>
        <w:tc>
          <w:tcPr>
            <w:tcW w:w="0" w:type="auto"/>
          </w:tcPr>
          <w:p w14:paraId="484DE60B" w14:textId="0E04EFE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F7F1FAA" w14:textId="6E73A4D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AEEBDA2" w14:textId="6588A47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1165</w:t>
            </w:r>
          </w:p>
        </w:tc>
        <w:tc>
          <w:tcPr>
            <w:tcW w:w="0" w:type="auto"/>
          </w:tcPr>
          <w:p w14:paraId="33EDD9E0" w14:textId="461AAF44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6CC411D" w14:textId="08C2A07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4EACE1A" w14:textId="2D92CA2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EF189BE" w14:textId="7360FFB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0" w:type="auto"/>
          </w:tcPr>
          <w:p w14:paraId="733E371B" w14:textId="6B401F3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30CA751A" w14:textId="77777777" w:rsidTr="00115939">
        <w:tc>
          <w:tcPr>
            <w:tcW w:w="0" w:type="auto"/>
          </w:tcPr>
          <w:p w14:paraId="452A300F" w14:textId="61FB2B3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R4-2213230</w:t>
            </w:r>
          </w:p>
        </w:tc>
        <w:tc>
          <w:tcPr>
            <w:tcW w:w="0" w:type="auto"/>
          </w:tcPr>
          <w:p w14:paraId="7E829965" w14:textId="7BB6468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CA with n18A and n28</w:t>
            </w:r>
          </w:p>
        </w:tc>
        <w:tc>
          <w:tcPr>
            <w:tcW w:w="0" w:type="auto"/>
          </w:tcPr>
          <w:p w14:paraId="7343B1BF" w14:textId="1ABCAFE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706E88C" w14:textId="53B57C0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F13F596" w14:textId="7464C29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1166</w:t>
            </w:r>
          </w:p>
        </w:tc>
        <w:tc>
          <w:tcPr>
            <w:tcW w:w="0" w:type="auto"/>
          </w:tcPr>
          <w:p w14:paraId="2BC15435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2C8517E" w14:textId="588AA3E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9EB1940" w14:textId="59BDB40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B349B38" w14:textId="5DB10AD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NR_CADC_R17_3BDL_2BUL-Core</w:t>
            </w:r>
          </w:p>
        </w:tc>
        <w:tc>
          <w:tcPr>
            <w:tcW w:w="0" w:type="auto"/>
          </w:tcPr>
          <w:p w14:paraId="0C338D90" w14:textId="6BFAF70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115939" w14:paraId="710A8C3A" w14:textId="77777777" w:rsidTr="00115939">
        <w:tc>
          <w:tcPr>
            <w:tcW w:w="0" w:type="auto"/>
          </w:tcPr>
          <w:p w14:paraId="1451CBB6" w14:textId="3CB2912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R4-2213250</w:t>
            </w:r>
          </w:p>
        </w:tc>
        <w:tc>
          <w:tcPr>
            <w:tcW w:w="0" w:type="auto"/>
          </w:tcPr>
          <w:p w14:paraId="2100C4E2" w14:textId="2978017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RedCap RF to add section 6.1I</w:t>
            </w:r>
          </w:p>
        </w:tc>
        <w:tc>
          <w:tcPr>
            <w:tcW w:w="0" w:type="auto"/>
          </w:tcPr>
          <w:p w14:paraId="358DDBAF" w14:textId="7BDC890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Huawei, Qualcomm Incorporated</w:t>
            </w:r>
          </w:p>
        </w:tc>
        <w:tc>
          <w:tcPr>
            <w:tcW w:w="0" w:type="auto"/>
          </w:tcPr>
          <w:p w14:paraId="1E318A4A" w14:textId="5681626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D92F7D2" w14:textId="3CA8DE5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1167</w:t>
            </w:r>
          </w:p>
        </w:tc>
        <w:tc>
          <w:tcPr>
            <w:tcW w:w="0" w:type="auto"/>
          </w:tcPr>
          <w:p w14:paraId="3A3A234F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3695674" w14:textId="3565752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B26884A" w14:textId="104D68E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0476B27" w14:textId="04BE8E8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7EE6A310" w14:textId="1D6DDF3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25D4290D" w14:textId="77777777" w:rsidTr="00115939">
        <w:tc>
          <w:tcPr>
            <w:tcW w:w="0" w:type="auto"/>
          </w:tcPr>
          <w:p w14:paraId="71314FAD" w14:textId="5737B15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R4-2214620</w:t>
            </w:r>
          </w:p>
        </w:tc>
        <w:tc>
          <w:tcPr>
            <w:tcW w:w="0" w:type="auto"/>
          </w:tcPr>
          <w:p w14:paraId="0BCA9C4F" w14:textId="0E9B136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RedCap RF to add section 6.1I</w:t>
            </w:r>
          </w:p>
        </w:tc>
        <w:tc>
          <w:tcPr>
            <w:tcW w:w="0" w:type="auto"/>
          </w:tcPr>
          <w:p w14:paraId="76DB2AEF" w14:textId="6E43094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Huawei, Qualcomm Incorporated</w:t>
            </w:r>
          </w:p>
        </w:tc>
        <w:tc>
          <w:tcPr>
            <w:tcW w:w="0" w:type="auto"/>
          </w:tcPr>
          <w:p w14:paraId="510B016B" w14:textId="1CC742C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E42439C" w14:textId="235AAF3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1167</w:t>
            </w:r>
          </w:p>
        </w:tc>
        <w:tc>
          <w:tcPr>
            <w:tcW w:w="0" w:type="auto"/>
          </w:tcPr>
          <w:p w14:paraId="3F287411" w14:textId="69012E77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DF97317" w14:textId="6D6088B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5C0F4B3" w14:textId="2B6A77A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6784B79" w14:textId="2E7D161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0FF42FA3" w14:textId="0FC6253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96B9731" w14:textId="77777777" w:rsidTr="00115939">
        <w:tc>
          <w:tcPr>
            <w:tcW w:w="0" w:type="auto"/>
          </w:tcPr>
          <w:p w14:paraId="65A4DD69" w14:textId="4F94047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R4-2213252</w:t>
            </w:r>
          </w:p>
        </w:tc>
        <w:tc>
          <w:tcPr>
            <w:tcW w:w="0" w:type="auto"/>
          </w:tcPr>
          <w:p w14:paraId="00CEEBCD" w14:textId="7C7C6F5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Pcmax</w:t>
            </w:r>
          </w:p>
        </w:tc>
        <w:tc>
          <w:tcPr>
            <w:tcW w:w="0" w:type="auto"/>
          </w:tcPr>
          <w:p w14:paraId="1D38C51B" w14:textId="4CC8778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EE680A" w14:textId="419F74B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61A14B2" w14:textId="1D4CE95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1168</w:t>
            </w:r>
          </w:p>
        </w:tc>
        <w:tc>
          <w:tcPr>
            <w:tcW w:w="0" w:type="auto"/>
          </w:tcPr>
          <w:p w14:paraId="7198D6AD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F70A37C" w14:textId="2AA19C0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F3C909B" w14:textId="14EBB36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1846BDF" w14:textId="314F323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0" w:type="auto"/>
          </w:tcPr>
          <w:p w14:paraId="502AEA4E" w14:textId="46473F9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15939" w14:paraId="5B56E2BE" w14:textId="77777777" w:rsidTr="00115939">
        <w:tc>
          <w:tcPr>
            <w:tcW w:w="0" w:type="auto"/>
          </w:tcPr>
          <w:p w14:paraId="6E6A3E12" w14:textId="2F45743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R4-2213364</w:t>
            </w:r>
          </w:p>
        </w:tc>
        <w:tc>
          <w:tcPr>
            <w:tcW w:w="0" w:type="auto"/>
          </w:tcPr>
          <w:p w14:paraId="7CDC1E70" w14:textId="1687DF4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RF requirements of NR_RF_FR1_enh</w:t>
            </w:r>
          </w:p>
        </w:tc>
        <w:tc>
          <w:tcPr>
            <w:tcW w:w="0" w:type="auto"/>
          </w:tcPr>
          <w:p w14:paraId="2388B017" w14:textId="758DB8A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DD83081" w14:textId="58F2B7C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9C9B002" w14:textId="72818C6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1169</w:t>
            </w:r>
          </w:p>
        </w:tc>
        <w:tc>
          <w:tcPr>
            <w:tcW w:w="0" w:type="auto"/>
          </w:tcPr>
          <w:p w14:paraId="49723330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D229905" w14:textId="6EF5662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35533D3" w14:textId="575D9CE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6B20BC8" w14:textId="3D58E13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0" w:type="auto"/>
          </w:tcPr>
          <w:p w14:paraId="177AC150" w14:textId="15C50DF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7D1D2D9E" w14:textId="77777777" w:rsidTr="00115939">
        <w:tc>
          <w:tcPr>
            <w:tcW w:w="0" w:type="auto"/>
          </w:tcPr>
          <w:p w14:paraId="651C78FB" w14:textId="636C0EB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R4-2215116</w:t>
            </w:r>
          </w:p>
        </w:tc>
        <w:tc>
          <w:tcPr>
            <w:tcW w:w="0" w:type="auto"/>
          </w:tcPr>
          <w:p w14:paraId="105A1206" w14:textId="437C85B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RF requirements of NR_RF_FR1_enh</w:t>
            </w:r>
          </w:p>
        </w:tc>
        <w:tc>
          <w:tcPr>
            <w:tcW w:w="0" w:type="auto"/>
          </w:tcPr>
          <w:p w14:paraId="6A7225AD" w14:textId="1B22F9D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81C5236" w14:textId="27D7EC6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18ABED4" w14:textId="2194D47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1169</w:t>
            </w:r>
          </w:p>
        </w:tc>
        <w:tc>
          <w:tcPr>
            <w:tcW w:w="0" w:type="auto"/>
          </w:tcPr>
          <w:p w14:paraId="32C7A35B" w14:textId="65A83AD6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FD2B9D1" w14:textId="01E620E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22F6603" w14:textId="7487F1E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F6947D3" w14:textId="1E577A5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0" w:type="auto"/>
          </w:tcPr>
          <w:p w14:paraId="74F52F1C" w14:textId="1CFE3E1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47DBC002" w14:textId="77777777" w:rsidTr="00115939">
        <w:tc>
          <w:tcPr>
            <w:tcW w:w="0" w:type="auto"/>
          </w:tcPr>
          <w:p w14:paraId="6C2F394F" w14:textId="5461DE5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R4-2213365</w:t>
            </w:r>
          </w:p>
        </w:tc>
        <w:tc>
          <w:tcPr>
            <w:tcW w:w="0" w:type="auto"/>
          </w:tcPr>
          <w:p w14:paraId="6AB6714D" w14:textId="499AE89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duty cycle not applying to FDD bands</w:t>
            </w:r>
          </w:p>
        </w:tc>
        <w:tc>
          <w:tcPr>
            <w:tcW w:w="0" w:type="auto"/>
          </w:tcPr>
          <w:p w14:paraId="74257C7F" w14:textId="56D921B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D26190F" w14:textId="62F08E2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99C3748" w14:textId="4189577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1170</w:t>
            </w:r>
          </w:p>
        </w:tc>
        <w:tc>
          <w:tcPr>
            <w:tcW w:w="0" w:type="auto"/>
          </w:tcPr>
          <w:p w14:paraId="19018F0A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BD929DA" w14:textId="4CEE258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5278B62" w14:textId="6722CB6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91AD364" w14:textId="3CE288C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NR_PC2_UE_FDD-Core</w:t>
            </w:r>
          </w:p>
        </w:tc>
        <w:tc>
          <w:tcPr>
            <w:tcW w:w="0" w:type="auto"/>
          </w:tcPr>
          <w:p w14:paraId="752C8448" w14:textId="59A55FD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115939" w14:paraId="1D012D7E" w14:textId="77777777" w:rsidTr="00115939">
        <w:tc>
          <w:tcPr>
            <w:tcW w:w="0" w:type="auto"/>
          </w:tcPr>
          <w:p w14:paraId="2B6AD937" w14:textId="513B0AF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R4-2213375</w:t>
            </w:r>
          </w:p>
        </w:tc>
        <w:tc>
          <w:tcPr>
            <w:tcW w:w="0" w:type="auto"/>
          </w:tcPr>
          <w:p w14:paraId="3D1BE481" w14:textId="611FCD6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DMRS bundling support for CA in FR1</w:t>
            </w:r>
          </w:p>
        </w:tc>
        <w:tc>
          <w:tcPr>
            <w:tcW w:w="0" w:type="auto"/>
          </w:tcPr>
          <w:p w14:paraId="7219F450" w14:textId="1C17494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8BE9DE4" w14:textId="4461E08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3BC2557" w14:textId="79EEC74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1171</w:t>
            </w:r>
          </w:p>
        </w:tc>
        <w:tc>
          <w:tcPr>
            <w:tcW w:w="0" w:type="auto"/>
          </w:tcPr>
          <w:p w14:paraId="13F181EE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3123CBC" w14:textId="585F9F6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DB0D7C1" w14:textId="6773C7B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451F0AF" w14:textId="5FC20E1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0" w:type="auto"/>
          </w:tcPr>
          <w:p w14:paraId="368B6728" w14:textId="32A2D12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115939" w14:paraId="6954BF0B" w14:textId="77777777" w:rsidTr="00115939">
        <w:tc>
          <w:tcPr>
            <w:tcW w:w="0" w:type="auto"/>
          </w:tcPr>
          <w:p w14:paraId="71F7C200" w14:textId="733206C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R4-2214623</w:t>
            </w:r>
          </w:p>
        </w:tc>
        <w:tc>
          <w:tcPr>
            <w:tcW w:w="0" w:type="auto"/>
          </w:tcPr>
          <w:p w14:paraId="48DA61ED" w14:textId="613BBF5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DMRS bundling support for CA in FR1</w:t>
            </w:r>
          </w:p>
        </w:tc>
        <w:tc>
          <w:tcPr>
            <w:tcW w:w="0" w:type="auto"/>
          </w:tcPr>
          <w:p w14:paraId="7CEB9889" w14:textId="4C28309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547BEFF" w14:textId="3CDBFAD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C7726F5" w14:textId="5E333E4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1171</w:t>
            </w:r>
          </w:p>
        </w:tc>
        <w:tc>
          <w:tcPr>
            <w:tcW w:w="0" w:type="auto"/>
          </w:tcPr>
          <w:p w14:paraId="621E7B9D" w14:textId="6EEA309E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679247B" w14:textId="2958080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079527C" w14:textId="313893F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95E23AF" w14:textId="62903C2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0" w:type="auto"/>
          </w:tcPr>
          <w:p w14:paraId="6B8BB2BC" w14:textId="52604F1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15939" w14:paraId="0CA6EF2B" w14:textId="77777777" w:rsidTr="00115939">
        <w:tc>
          <w:tcPr>
            <w:tcW w:w="0" w:type="auto"/>
          </w:tcPr>
          <w:p w14:paraId="5C7DB707" w14:textId="7B31F24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R4-2213382</w:t>
            </w:r>
          </w:p>
        </w:tc>
        <w:tc>
          <w:tcPr>
            <w:tcW w:w="0" w:type="auto"/>
          </w:tcPr>
          <w:p w14:paraId="5DE378E8" w14:textId="462772D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38.101-1 for transmitter power for Tx Diversity</w:t>
            </w:r>
          </w:p>
        </w:tc>
        <w:tc>
          <w:tcPr>
            <w:tcW w:w="0" w:type="auto"/>
          </w:tcPr>
          <w:p w14:paraId="7AA255A9" w14:textId="726D8A0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40BD3E7D" w14:textId="6F552C4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7131242" w14:textId="31904B7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1172</w:t>
            </w:r>
          </w:p>
        </w:tc>
        <w:tc>
          <w:tcPr>
            <w:tcW w:w="0" w:type="auto"/>
          </w:tcPr>
          <w:p w14:paraId="71B04770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2B18F3F" w14:textId="07AC5D4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0D12B98" w14:textId="7A82BA4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382398A" w14:textId="043198C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</w:t>
            </w:r>
          </w:p>
        </w:tc>
        <w:tc>
          <w:tcPr>
            <w:tcW w:w="0" w:type="auto"/>
          </w:tcPr>
          <w:p w14:paraId="25E63C60" w14:textId="7DBDDEE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15939" w14:paraId="0A5D2C5E" w14:textId="77777777" w:rsidTr="00115939">
        <w:tc>
          <w:tcPr>
            <w:tcW w:w="0" w:type="auto"/>
          </w:tcPr>
          <w:p w14:paraId="782B1BD8" w14:textId="337BD66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R4-2214624</w:t>
            </w:r>
          </w:p>
        </w:tc>
        <w:tc>
          <w:tcPr>
            <w:tcW w:w="0" w:type="auto"/>
          </w:tcPr>
          <w:p w14:paraId="28D820DC" w14:textId="30DD3FD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38.101-1 for transmitter power for Tx Diversity</w:t>
            </w:r>
          </w:p>
        </w:tc>
        <w:tc>
          <w:tcPr>
            <w:tcW w:w="0" w:type="auto"/>
          </w:tcPr>
          <w:p w14:paraId="06716746" w14:textId="32E67F0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4793A99E" w14:textId="4FA3452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6DEED4A" w14:textId="45A078F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1172</w:t>
            </w:r>
          </w:p>
        </w:tc>
        <w:tc>
          <w:tcPr>
            <w:tcW w:w="0" w:type="auto"/>
          </w:tcPr>
          <w:p w14:paraId="3141F006" w14:textId="384DF52C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9A1DC3D" w14:textId="21C3777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18AE3A1" w14:textId="62CB124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84B7EAB" w14:textId="238A20C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</w:t>
            </w:r>
          </w:p>
        </w:tc>
        <w:tc>
          <w:tcPr>
            <w:tcW w:w="0" w:type="auto"/>
          </w:tcPr>
          <w:p w14:paraId="73471E2A" w14:textId="0517BE4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15939" w14:paraId="74925535" w14:textId="77777777" w:rsidTr="00115939">
        <w:tc>
          <w:tcPr>
            <w:tcW w:w="0" w:type="auto"/>
          </w:tcPr>
          <w:p w14:paraId="516EFCE1" w14:textId="2CDBC06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R4-2213577</w:t>
            </w:r>
          </w:p>
        </w:tc>
        <w:tc>
          <w:tcPr>
            <w:tcW w:w="0" w:type="auto"/>
          </w:tcPr>
          <w:p w14:paraId="29E81962" w14:textId="0570FA6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TS 38.101-1: Correction on NR V2X requirements in TS 38.101-1</w:t>
            </w:r>
          </w:p>
        </w:tc>
        <w:tc>
          <w:tcPr>
            <w:tcW w:w="0" w:type="auto"/>
          </w:tcPr>
          <w:p w14:paraId="48228FAE" w14:textId="5A43D44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Facebook Japan K.K.</w:t>
            </w:r>
          </w:p>
        </w:tc>
        <w:tc>
          <w:tcPr>
            <w:tcW w:w="0" w:type="auto"/>
          </w:tcPr>
          <w:p w14:paraId="70EEE032" w14:textId="7732A55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71BE423" w14:textId="6CFDF1B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1173</w:t>
            </w:r>
          </w:p>
        </w:tc>
        <w:tc>
          <w:tcPr>
            <w:tcW w:w="0" w:type="auto"/>
          </w:tcPr>
          <w:p w14:paraId="240BE3DD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7316442" w14:textId="652FD8A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CE0230D" w14:textId="7797FF7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DAD72ED" w14:textId="1D2FA4C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0" w:type="auto"/>
          </w:tcPr>
          <w:p w14:paraId="021ED9B3" w14:textId="47D0997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4789415C" w14:textId="77777777" w:rsidTr="00115939">
        <w:tc>
          <w:tcPr>
            <w:tcW w:w="0" w:type="auto"/>
          </w:tcPr>
          <w:p w14:paraId="333F0CA9" w14:textId="779D405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R4-2214641</w:t>
            </w:r>
          </w:p>
        </w:tc>
        <w:tc>
          <w:tcPr>
            <w:tcW w:w="0" w:type="auto"/>
          </w:tcPr>
          <w:p w14:paraId="14D5868A" w14:textId="66B9FBE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TS 38.101-1: Correction on NR V2X requirements in TS 38.101-1</w:t>
            </w:r>
          </w:p>
        </w:tc>
        <w:tc>
          <w:tcPr>
            <w:tcW w:w="0" w:type="auto"/>
          </w:tcPr>
          <w:p w14:paraId="5E97191F" w14:textId="0800E27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Facebook Japan K.K.</w:t>
            </w:r>
          </w:p>
        </w:tc>
        <w:tc>
          <w:tcPr>
            <w:tcW w:w="0" w:type="auto"/>
          </w:tcPr>
          <w:p w14:paraId="65ABB4EB" w14:textId="24FC04F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748827A" w14:textId="7357FBA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1173</w:t>
            </w:r>
          </w:p>
        </w:tc>
        <w:tc>
          <w:tcPr>
            <w:tcW w:w="0" w:type="auto"/>
          </w:tcPr>
          <w:p w14:paraId="03C23367" w14:textId="115E3A25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C3AA8EB" w14:textId="66E9564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16F298C" w14:textId="20A10FB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099A219" w14:textId="5DE55C8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0" w:type="auto"/>
          </w:tcPr>
          <w:p w14:paraId="40EC6270" w14:textId="431AF6C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2261359B" w14:textId="77777777" w:rsidTr="00115939">
        <w:tc>
          <w:tcPr>
            <w:tcW w:w="0" w:type="auto"/>
          </w:tcPr>
          <w:p w14:paraId="699A294D" w14:textId="06524C3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R4-2213597</w:t>
            </w:r>
          </w:p>
        </w:tc>
        <w:tc>
          <w:tcPr>
            <w:tcW w:w="0" w:type="auto"/>
          </w:tcPr>
          <w:p w14:paraId="5A2F5FBD" w14:textId="1E4353D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on corrections to MOP band edge relaxation for intra-band contiguous and non-contiguous CA band combinations</w:t>
            </w:r>
          </w:p>
        </w:tc>
        <w:tc>
          <w:tcPr>
            <w:tcW w:w="0" w:type="auto"/>
          </w:tcPr>
          <w:p w14:paraId="6678BDA9" w14:textId="17F53CB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110DABB" w14:textId="36274D3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EA405B6" w14:textId="1CC9FFD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1174</w:t>
            </w:r>
          </w:p>
        </w:tc>
        <w:tc>
          <w:tcPr>
            <w:tcW w:w="0" w:type="auto"/>
          </w:tcPr>
          <w:p w14:paraId="357BDF6D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C3716F0" w14:textId="0C67975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877D3D3" w14:textId="7D24E69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8060903" w14:textId="0BAE81A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2A949D3F" w14:textId="40B18F7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524E9BA" w14:textId="77777777" w:rsidTr="00115939">
        <w:tc>
          <w:tcPr>
            <w:tcW w:w="0" w:type="auto"/>
          </w:tcPr>
          <w:p w14:paraId="05202DED" w14:textId="0427751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R4-2213738</w:t>
            </w:r>
          </w:p>
        </w:tc>
        <w:tc>
          <w:tcPr>
            <w:tcW w:w="0" w:type="auto"/>
          </w:tcPr>
          <w:p w14:paraId="3E8EA10F" w14:textId="78C4ACA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38.101-1: clarification on DMRS bundling RF requirements for SUL</w:t>
            </w:r>
          </w:p>
        </w:tc>
        <w:tc>
          <w:tcPr>
            <w:tcW w:w="0" w:type="auto"/>
          </w:tcPr>
          <w:p w14:paraId="00C58CA0" w14:textId="2C1F873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China Telecom, CMCC</w:t>
            </w:r>
          </w:p>
        </w:tc>
        <w:tc>
          <w:tcPr>
            <w:tcW w:w="0" w:type="auto"/>
          </w:tcPr>
          <w:p w14:paraId="35B0973D" w14:textId="5092091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2A6D315" w14:textId="0D738A3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1175</w:t>
            </w:r>
          </w:p>
        </w:tc>
        <w:tc>
          <w:tcPr>
            <w:tcW w:w="0" w:type="auto"/>
          </w:tcPr>
          <w:p w14:paraId="64FC9C5A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A070CB9" w14:textId="248AA8D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B8001DB" w14:textId="767CFF4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8D3F092" w14:textId="345AFEB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0" w:type="auto"/>
          </w:tcPr>
          <w:p w14:paraId="05C0EBDB" w14:textId="21EAB94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115939" w14:paraId="58922BE7" w14:textId="77777777" w:rsidTr="00115939">
        <w:tc>
          <w:tcPr>
            <w:tcW w:w="0" w:type="auto"/>
          </w:tcPr>
          <w:p w14:paraId="056E4798" w14:textId="7AAB2DA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R4-2213756</w:t>
            </w:r>
          </w:p>
        </w:tc>
        <w:tc>
          <w:tcPr>
            <w:tcW w:w="0" w:type="auto"/>
          </w:tcPr>
          <w:p w14:paraId="72BD3775" w14:textId="14047A9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to n100 and n101 UE to UE coexsistence tables</w:t>
            </w:r>
          </w:p>
        </w:tc>
        <w:tc>
          <w:tcPr>
            <w:tcW w:w="0" w:type="auto"/>
          </w:tcPr>
          <w:p w14:paraId="60057367" w14:textId="0ADF37B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C292696" w14:textId="306A1B7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1BA1F1C" w14:textId="71AB5FF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1176</w:t>
            </w:r>
          </w:p>
        </w:tc>
        <w:tc>
          <w:tcPr>
            <w:tcW w:w="0" w:type="auto"/>
          </w:tcPr>
          <w:p w14:paraId="3C484E1D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CE97950" w14:textId="568E77F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3DFD68A" w14:textId="329D907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D365C3A" w14:textId="61BB9BC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NR_RAIL_EU_1900MHz_TDD-Core</w:t>
            </w:r>
          </w:p>
        </w:tc>
        <w:tc>
          <w:tcPr>
            <w:tcW w:w="0" w:type="auto"/>
          </w:tcPr>
          <w:p w14:paraId="497CECB8" w14:textId="7554729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10F8D533" w14:textId="77777777" w:rsidTr="00115939">
        <w:tc>
          <w:tcPr>
            <w:tcW w:w="0" w:type="auto"/>
          </w:tcPr>
          <w:p w14:paraId="55CE58FD" w14:textId="3517C46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R4-2214643</w:t>
            </w:r>
          </w:p>
        </w:tc>
        <w:tc>
          <w:tcPr>
            <w:tcW w:w="0" w:type="auto"/>
          </w:tcPr>
          <w:p w14:paraId="6838D1C7" w14:textId="6BD6196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to n100 and n101 UE to UE coexsistence tables</w:t>
            </w:r>
          </w:p>
        </w:tc>
        <w:tc>
          <w:tcPr>
            <w:tcW w:w="0" w:type="auto"/>
          </w:tcPr>
          <w:p w14:paraId="66D4A066" w14:textId="0F986B0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61A527C" w14:textId="654F3F8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ADB01F7" w14:textId="2C447F7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1176</w:t>
            </w:r>
          </w:p>
        </w:tc>
        <w:tc>
          <w:tcPr>
            <w:tcW w:w="0" w:type="auto"/>
          </w:tcPr>
          <w:p w14:paraId="7EE72CEE" w14:textId="5ADB1A99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5B39C41" w14:textId="2298510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67E0B68" w14:textId="48692D2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C886B8C" w14:textId="05F6AA3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NR_RAIL_EU_1900MHz_TDD-Core</w:t>
            </w:r>
          </w:p>
        </w:tc>
        <w:tc>
          <w:tcPr>
            <w:tcW w:w="0" w:type="auto"/>
          </w:tcPr>
          <w:p w14:paraId="5892C0BC" w14:textId="62ED6A9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115939" w14:paraId="1EF679D7" w14:textId="77777777" w:rsidTr="00115939">
        <w:tc>
          <w:tcPr>
            <w:tcW w:w="0" w:type="auto"/>
          </w:tcPr>
          <w:p w14:paraId="0A6C8CAC" w14:textId="70ACE57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R4-2213992</w:t>
            </w:r>
          </w:p>
        </w:tc>
        <w:tc>
          <w:tcPr>
            <w:tcW w:w="0" w:type="auto"/>
          </w:tcPr>
          <w:p w14:paraId="015D537E" w14:textId="33EB5D6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R17 TS38.101-1 on corrections to NRU 100MHz MPR</w:t>
            </w:r>
          </w:p>
        </w:tc>
        <w:tc>
          <w:tcPr>
            <w:tcW w:w="0" w:type="auto"/>
          </w:tcPr>
          <w:p w14:paraId="7458B44E" w14:textId="676AC5D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0A0A02A3" w14:textId="0634439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D13CE41" w14:textId="1E10B43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1177</w:t>
            </w:r>
          </w:p>
        </w:tc>
        <w:tc>
          <w:tcPr>
            <w:tcW w:w="0" w:type="auto"/>
          </w:tcPr>
          <w:p w14:paraId="3BDC5F71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0464500" w14:textId="01DE981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2D1C765" w14:textId="537CA83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4DB68F2" w14:textId="704DBF8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NR_6GHz_unlic_full</w:t>
            </w:r>
          </w:p>
        </w:tc>
        <w:tc>
          <w:tcPr>
            <w:tcW w:w="0" w:type="auto"/>
          </w:tcPr>
          <w:p w14:paraId="2056047A" w14:textId="71B9EA2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43261E32" w14:textId="77777777" w:rsidTr="00115939">
        <w:tc>
          <w:tcPr>
            <w:tcW w:w="0" w:type="auto"/>
          </w:tcPr>
          <w:p w14:paraId="694DFF4C" w14:textId="286131B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R4-2213997</w:t>
            </w:r>
          </w:p>
        </w:tc>
        <w:tc>
          <w:tcPr>
            <w:tcW w:w="0" w:type="auto"/>
          </w:tcPr>
          <w:p w14:paraId="7047F5F3" w14:textId="33BD133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A-MPR for PC2 Tx Diversity UE</w:t>
            </w:r>
          </w:p>
        </w:tc>
        <w:tc>
          <w:tcPr>
            <w:tcW w:w="0" w:type="auto"/>
          </w:tcPr>
          <w:p w14:paraId="13B36856" w14:textId="7798229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4B664DC" w14:textId="2273D85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4483FE9" w14:textId="51405C0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1178</w:t>
            </w:r>
          </w:p>
        </w:tc>
        <w:tc>
          <w:tcPr>
            <w:tcW w:w="0" w:type="auto"/>
          </w:tcPr>
          <w:p w14:paraId="22C8AE61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7D685D3" w14:textId="2D163B4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BD8A72C" w14:textId="48ECCD0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19233AD" w14:textId="3F81CB1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NR_PC2_UE_FDD-Core</w:t>
            </w:r>
          </w:p>
        </w:tc>
        <w:tc>
          <w:tcPr>
            <w:tcW w:w="0" w:type="auto"/>
          </w:tcPr>
          <w:p w14:paraId="70D554E1" w14:textId="7159643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115939" w14:paraId="6F39F0E8" w14:textId="77777777" w:rsidTr="00115939">
        <w:tc>
          <w:tcPr>
            <w:tcW w:w="0" w:type="auto"/>
          </w:tcPr>
          <w:p w14:paraId="54CA34CE" w14:textId="1CDBEC0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R4-2213999</w:t>
            </w:r>
          </w:p>
        </w:tc>
        <w:tc>
          <w:tcPr>
            <w:tcW w:w="0" w:type="auto"/>
          </w:tcPr>
          <w:p w14:paraId="6C58AB6F" w14:textId="3BFA397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Per-cell P-MPR for intra-band UL CA</w:t>
            </w:r>
          </w:p>
        </w:tc>
        <w:tc>
          <w:tcPr>
            <w:tcW w:w="0" w:type="auto"/>
          </w:tcPr>
          <w:p w14:paraId="20B5B10B" w14:textId="097C105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555C63D" w14:textId="778B4EE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6A30ACB" w14:textId="365E5BA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1179</w:t>
            </w:r>
          </w:p>
        </w:tc>
        <w:tc>
          <w:tcPr>
            <w:tcW w:w="0" w:type="auto"/>
          </w:tcPr>
          <w:p w14:paraId="67E1F8AB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30D99C0" w14:textId="5CEE821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BD04E97" w14:textId="45025CB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163C9A7" w14:textId="06ABAB9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0" w:type="auto"/>
          </w:tcPr>
          <w:p w14:paraId="0C3BDA7F" w14:textId="02E2111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15939" w14:paraId="5BE6C38E" w14:textId="77777777" w:rsidTr="00115939">
        <w:tc>
          <w:tcPr>
            <w:tcW w:w="0" w:type="auto"/>
          </w:tcPr>
          <w:p w14:paraId="407AA2C9" w14:textId="3EE90BE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R4-2214008</w:t>
            </w:r>
          </w:p>
        </w:tc>
        <w:tc>
          <w:tcPr>
            <w:tcW w:w="0" w:type="auto"/>
          </w:tcPr>
          <w:p w14:paraId="3BC3CFF0" w14:textId="0D7A9DA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Corrections for PC2 MPR and PC1.5 fallback to PC2 MPR</w:t>
            </w:r>
          </w:p>
        </w:tc>
        <w:tc>
          <w:tcPr>
            <w:tcW w:w="0" w:type="auto"/>
          </w:tcPr>
          <w:p w14:paraId="620CF8A3" w14:textId="33FE9F0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26AB65E0" w14:textId="4A27B27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87001FE" w14:textId="6FF5B69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1180</w:t>
            </w:r>
          </w:p>
        </w:tc>
        <w:tc>
          <w:tcPr>
            <w:tcW w:w="0" w:type="auto"/>
          </w:tcPr>
          <w:p w14:paraId="1C0928EB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6738954" w14:textId="406BF19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96819B5" w14:textId="0820033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9AF0573" w14:textId="4F27911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</w:t>
            </w:r>
          </w:p>
        </w:tc>
        <w:tc>
          <w:tcPr>
            <w:tcW w:w="0" w:type="auto"/>
          </w:tcPr>
          <w:p w14:paraId="7A70FEAA" w14:textId="3BF6303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5A7D19E9" w14:textId="77777777" w:rsidTr="00115939">
        <w:tc>
          <w:tcPr>
            <w:tcW w:w="0" w:type="auto"/>
          </w:tcPr>
          <w:p w14:paraId="60C6FCE5" w14:textId="0C57D9C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R4-2214649</w:t>
            </w:r>
          </w:p>
        </w:tc>
        <w:tc>
          <w:tcPr>
            <w:tcW w:w="0" w:type="auto"/>
          </w:tcPr>
          <w:p w14:paraId="4CE0D78D" w14:textId="214ABB3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Corrections for PC2 MPR and PC1.5 fallback to PC2 MPR</w:t>
            </w:r>
          </w:p>
        </w:tc>
        <w:tc>
          <w:tcPr>
            <w:tcW w:w="0" w:type="auto"/>
          </w:tcPr>
          <w:p w14:paraId="68BA0773" w14:textId="4AFC82C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43BCAEB4" w14:textId="54329BD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88706C2" w14:textId="34911E6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1180</w:t>
            </w:r>
          </w:p>
        </w:tc>
        <w:tc>
          <w:tcPr>
            <w:tcW w:w="0" w:type="auto"/>
          </w:tcPr>
          <w:p w14:paraId="2F1B1260" w14:textId="3E48686D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C9CB4CF" w14:textId="7ADB05F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2D12B0F" w14:textId="3F80FC4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D6DD1B1" w14:textId="525AC29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</w:t>
            </w:r>
          </w:p>
        </w:tc>
        <w:tc>
          <w:tcPr>
            <w:tcW w:w="0" w:type="auto"/>
          </w:tcPr>
          <w:p w14:paraId="491234B7" w14:textId="7EE8581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4298C853" w14:textId="77777777" w:rsidTr="00115939">
        <w:tc>
          <w:tcPr>
            <w:tcW w:w="0" w:type="auto"/>
          </w:tcPr>
          <w:p w14:paraId="65B1DEE7" w14:textId="7A4A00D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R4-2214009</w:t>
            </w:r>
          </w:p>
        </w:tc>
        <w:tc>
          <w:tcPr>
            <w:tcW w:w="0" w:type="auto"/>
          </w:tcPr>
          <w:p w14:paraId="73C13DC0" w14:textId="040E955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Missing combinations for NR-CA</w:t>
            </w:r>
          </w:p>
        </w:tc>
        <w:tc>
          <w:tcPr>
            <w:tcW w:w="0" w:type="auto"/>
          </w:tcPr>
          <w:p w14:paraId="576AD5ED" w14:textId="3E83F9A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389DC395" w14:textId="680D6DB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76506D8" w14:textId="6636A42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1181</w:t>
            </w:r>
          </w:p>
        </w:tc>
        <w:tc>
          <w:tcPr>
            <w:tcW w:w="0" w:type="auto"/>
          </w:tcPr>
          <w:p w14:paraId="19C44C8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AB8E2DD" w14:textId="594344A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1E3E983" w14:textId="04ACA8A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F822D64" w14:textId="6ECE280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0" w:type="auto"/>
          </w:tcPr>
          <w:p w14:paraId="20143743" w14:textId="75E2012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0F1B6C08" w14:textId="77777777" w:rsidTr="00115939">
        <w:tc>
          <w:tcPr>
            <w:tcW w:w="0" w:type="auto"/>
          </w:tcPr>
          <w:p w14:paraId="7D76A86B" w14:textId="2A0C375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R4-2214650</w:t>
            </w:r>
          </w:p>
        </w:tc>
        <w:tc>
          <w:tcPr>
            <w:tcW w:w="0" w:type="auto"/>
          </w:tcPr>
          <w:p w14:paraId="4C27FAE5" w14:textId="31B4B71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Missing combinations for NR-CA</w:t>
            </w:r>
          </w:p>
        </w:tc>
        <w:tc>
          <w:tcPr>
            <w:tcW w:w="0" w:type="auto"/>
          </w:tcPr>
          <w:p w14:paraId="34D0FDEE" w14:textId="7CDFB73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50AA6C07" w14:textId="2D84304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4FF16D8" w14:textId="433D5E0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1181</w:t>
            </w:r>
          </w:p>
        </w:tc>
        <w:tc>
          <w:tcPr>
            <w:tcW w:w="0" w:type="auto"/>
          </w:tcPr>
          <w:p w14:paraId="391C2F31" w14:textId="244CEF89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94B32A9" w14:textId="368E2F1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4E3384A" w14:textId="07B05FE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BF33FE2" w14:textId="145C6B7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0" w:type="auto"/>
          </w:tcPr>
          <w:p w14:paraId="7DE68223" w14:textId="3892F3A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A63A5CF" w14:textId="77777777" w:rsidTr="00115939">
        <w:tc>
          <w:tcPr>
            <w:tcW w:w="0" w:type="auto"/>
          </w:tcPr>
          <w:p w14:paraId="383486EF" w14:textId="5BDCF83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R4-2214012</w:t>
            </w:r>
          </w:p>
        </w:tc>
        <w:tc>
          <w:tcPr>
            <w:tcW w:w="0" w:type="auto"/>
          </w:tcPr>
          <w:p w14:paraId="522950DF" w14:textId="472A9C1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Addition of 5 MHz channel BW for n41</w:t>
            </w:r>
          </w:p>
        </w:tc>
        <w:tc>
          <w:tcPr>
            <w:tcW w:w="0" w:type="auto"/>
          </w:tcPr>
          <w:p w14:paraId="161050E2" w14:textId="48B1DBF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0AFBA7BA" w14:textId="6A51725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35E31D4" w14:textId="519D6AD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1182</w:t>
            </w:r>
          </w:p>
        </w:tc>
        <w:tc>
          <w:tcPr>
            <w:tcW w:w="0" w:type="auto"/>
          </w:tcPr>
          <w:p w14:paraId="7FAA991C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EC0B431" w14:textId="1F18D37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1CDA0BA" w14:textId="16760EE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89BF31C" w14:textId="4A27232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NR_bands_R17_BWs-Core</w:t>
            </w:r>
          </w:p>
        </w:tc>
        <w:tc>
          <w:tcPr>
            <w:tcW w:w="0" w:type="auto"/>
          </w:tcPr>
          <w:p w14:paraId="71CA5674" w14:textId="5A7CDB4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664A5D58" w14:textId="77777777" w:rsidTr="00115939">
        <w:tc>
          <w:tcPr>
            <w:tcW w:w="0" w:type="auto"/>
          </w:tcPr>
          <w:p w14:paraId="09F7D2BA" w14:textId="4DEBED8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R4-2214652</w:t>
            </w:r>
          </w:p>
        </w:tc>
        <w:tc>
          <w:tcPr>
            <w:tcW w:w="0" w:type="auto"/>
          </w:tcPr>
          <w:p w14:paraId="035BE8F7" w14:textId="6F0552B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Addition of 5 MHz channel BW for n41</w:t>
            </w:r>
          </w:p>
        </w:tc>
        <w:tc>
          <w:tcPr>
            <w:tcW w:w="0" w:type="auto"/>
          </w:tcPr>
          <w:p w14:paraId="7804F277" w14:textId="3A428F5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70D6BBE9" w14:textId="2682EA2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8F3BD12" w14:textId="075EC92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1182</w:t>
            </w:r>
          </w:p>
        </w:tc>
        <w:tc>
          <w:tcPr>
            <w:tcW w:w="0" w:type="auto"/>
          </w:tcPr>
          <w:p w14:paraId="39A95D3E" w14:textId="5A584405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16AD72F" w14:textId="0736660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ACE00BC" w14:textId="4CF42DA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BFF2441" w14:textId="4E88FC3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NR_bands_R17_BWs-Core</w:t>
            </w:r>
          </w:p>
        </w:tc>
        <w:tc>
          <w:tcPr>
            <w:tcW w:w="0" w:type="auto"/>
          </w:tcPr>
          <w:p w14:paraId="061ECA7A" w14:textId="7841D1C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FEDA45A" w14:textId="77777777" w:rsidTr="00115939">
        <w:tc>
          <w:tcPr>
            <w:tcW w:w="0" w:type="auto"/>
          </w:tcPr>
          <w:p w14:paraId="1D18A3BA" w14:textId="5AC71F4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R4-2214013</w:t>
            </w:r>
          </w:p>
        </w:tc>
        <w:tc>
          <w:tcPr>
            <w:tcW w:w="0" w:type="auto"/>
          </w:tcPr>
          <w:p w14:paraId="554DEA30" w14:textId="2408007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38.104: Add 5 MHz channel BW for n41</w:t>
            </w:r>
          </w:p>
        </w:tc>
        <w:tc>
          <w:tcPr>
            <w:tcW w:w="0" w:type="auto"/>
          </w:tcPr>
          <w:p w14:paraId="291E288D" w14:textId="6206EA5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05067F65" w14:textId="3E58D0E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551F4D2" w14:textId="70537B8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1183</w:t>
            </w:r>
          </w:p>
        </w:tc>
        <w:tc>
          <w:tcPr>
            <w:tcW w:w="0" w:type="auto"/>
          </w:tcPr>
          <w:p w14:paraId="1429FFCC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A46F0FB" w14:textId="4DB6875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E9785AD" w14:textId="6E72EF5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5F03C68" w14:textId="4A54DB8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NR_bands_R17_BWs-Core</w:t>
            </w:r>
          </w:p>
        </w:tc>
        <w:tc>
          <w:tcPr>
            <w:tcW w:w="0" w:type="auto"/>
          </w:tcPr>
          <w:p w14:paraId="3C4A0D51" w14:textId="3476E53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15939" w14:paraId="304834C8" w14:textId="77777777" w:rsidTr="00115939">
        <w:tc>
          <w:tcPr>
            <w:tcW w:w="0" w:type="auto"/>
          </w:tcPr>
          <w:p w14:paraId="56300CDC" w14:textId="5D1DB94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R4-2214041</w:t>
            </w:r>
          </w:p>
        </w:tc>
        <w:tc>
          <w:tcPr>
            <w:tcW w:w="0" w:type="auto"/>
          </w:tcPr>
          <w:p w14:paraId="0C6A4930" w14:textId="5859530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DMRS DL CA</w:t>
            </w:r>
          </w:p>
        </w:tc>
        <w:tc>
          <w:tcPr>
            <w:tcW w:w="0" w:type="auto"/>
          </w:tcPr>
          <w:p w14:paraId="6486742D" w14:textId="75D2E78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China Telecom</w:t>
            </w:r>
          </w:p>
        </w:tc>
        <w:tc>
          <w:tcPr>
            <w:tcW w:w="0" w:type="auto"/>
          </w:tcPr>
          <w:p w14:paraId="1523D5F7" w14:textId="37099B9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AD422A0" w14:textId="06A2861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1184</w:t>
            </w:r>
          </w:p>
        </w:tc>
        <w:tc>
          <w:tcPr>
            <w:tcW w:w="0" w:type="auto"/>
          </w:tcPr>
          <w:p w14:paraId="574108F3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5012E49" w14:textId="23FFB7F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959A8D2" w14:textId="24423A4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FAE5556" w14:textId="1BC1A52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0" w:type="auto"/>
          </w:tcPr>
          <w:p w14:paraId="2E0C7DF0" w14:textId="6EEAC02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751AEE82" w14:textId="77777777" w:rsidTr="00115939">
        <w:tc>
          <w:tcPr>
            <w:tcW w:w="0" w:type="auto"/>
          </w:tcPr>
          <w:p w14:paraId="63916AA4" w14:textId="253CF6D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R4-2214653</w:t>
            </w:r>
          </w:p>
        </w:tc>
        <w:tc>
          <w:tcPr>
            <w:tcW w:w="0" w:type="auto"/>
          </w:tcPr>
          <w:p w14:paraId="5CB5090B" w14:textId="2ED5D16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DMRS DL CA</w:t>
            </w:r>
          </w:p>
        </w:tc>
        <w:tc>
          <w:tcPr>
            <w:tcW w:w="0" w:type="auto"/>
          </w:tcPr>
          <w:p w14:paraId="2828C151" w14:textId="5BCEFA3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China Telecom</w:t>
            </w:r>
          </w:p>
        </w:tc>
        <w:tc>
          <w:tcPr>
            <w:tcW w:w="0" w:type="auto"/>
          </w:tcPr>
          <w:p w14:paraId="3E8CFD7E" w14:textId="2E62DB3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1E5A609" w14:textId="21818E4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1184</w:t>
            </w:r>
          </w:p>
        </w:tc>
        <w:tc>
          <w:tcPr>
            <w:tcW w:w="0" w:type="auto"/>
          </w:tcPr>
          <w:p w14:paraId="221F8A41" w14:textId="023BE87A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F079111" w14:textId="4F524A0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0550E85" w14:textId="22EE500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A1AD9E2" w14:textId="2B81CFF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0" w:type="auto"/>
          </w:tcPr>
          <w:p w14:paraId="23259D94" w14:textId="2E1467B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68CC102" w14:textId="77777777" w:rsidTr="00115939">
        <w:tc>
          <w:tcPr>
            <w:tcW w:w="0" w:type="auto"/>
          </w:tcPr>
          <w:p w14:paraId="47B134B6" w14:textId="70D5445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R4-2214070</w:t>
            </w:r>
          </w:p>
        </w:tc>
        <w:tc>
          <w:tcPr>
            <w:tcW w:w="0" w:type="auto"/>
          </w:tcPr>
          <w:p w14:paraId="74400288" w14:textId="40AAA20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clean-up</w:t>
            </w:r>
          </w:p>
        </w:tc>
        <w:tc>
          <w:tcPr>
            <w:tcW w:w="0" w:type="auto"/>
          </w:tcPr>
          <w:p w14:paraId="56AE0222" w14:textId="6D17C9A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C94AD63" w14:textId="449EF77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ECCA368" w14:textId="218838E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1185</w:t>
            </w:r>
          </w:p>
        </w:tc>
        <w:tc>
          <w:tcPr>
            <w:tcW w:w="0" w:type="auto"/>
          </w:tcPr>
          <w:p w14:paraId="2BA58AC0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8C8A38C" w14:textId="01FC5B0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436E364" w14:textId="493DC6B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18BE2947" w14:textId="61FDD8F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52425A3D" w14:textId="62785A5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06A7DD25" w14:textId="77777777" w:rsidTr="00115939">
        <w:tc>
          <w:tcPr>
            <w:tcW w:w="0" w:type="auto"/>
          </w:tcPr>
          <w:p w14:paraId="008496A8" w14:textId="70DB7A9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R4-2214071</w:t>
            </w:r>
          </w:p>
        </w:tc>
        <w:tc>
          <w:tcPr>
            <w:tcW w:w="0" w:type="auto"/>
          </w:tcPr>
          <w:p w14:paraId="799460A4" w14:textId="2EFA6B1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clean-up</w:t>
            </w:r>
          </w:p>
        </w:tc>
        <w:tc>
          <w:tcPr>
            <w:tcW w:w="0" w:type="auto"/>
          </w:tcPr>
          <w:p w14:paraId="4C4C5F37" w14:textId="57EA22D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8ED9055" w14:textId="4C47B71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CC6CE11" w14:textId="764812D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1186</w:t>
            </w:r>
          </w:p>
        </w:tc>
        <w:tc>
          <w:tcPr>
            <w:tcW w:w="0" w:type="auto"/>
          </w:tcPr>
          <w:p w14:paraId="31DC3D11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1F7550" w14:textId="4608D83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6E46A7B" w14:textId="5C5BA2B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33D5EA85" w14:textId="427D9C5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3092B148" w14:textId="67E4BF3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5890B8F4" w14:textId="77777777" w:rsidTr="00115939">
        <w:tc>
          <w:tcPr>
            <w:tcW w:w="0" w:type="auto"/>
          </w:tcPr>
          <w:p w14:paraId="05403B0A" w14:textId="43144C4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R4-2214072</w:t>
            </w:r>
          </w:p>
        </w:tc>
        <w:tc>
          <w:tcPr>
            <w:tcW w:w="0" w:type="auto"/>
          </w:tcPr>
          <w:p w14:paraId="0C259599" w14:textId="7CBFC96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clean-up</w:t>
            </w:r>
          </w:p>
        </w:tc>
        <w:tc>
          <w:tcPr>
            <w:tcW w:w="0" w:type="auto"/>
          </w:tcPr>
          <w:p w14:paraId="18E8D372" w14:textId="649EBE1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7046D1E" w14:textId="38F0AA9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FDAF449" w14:textId="03CC477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1187</w:t>
            </w:r>
          </w:p>
        </w:tc>
        <w:tc>
          <w:tcPr>
            <w:tcW w:w="0" w:type="auto"/>
          </w:tcPr>
          <w:p w14:paraId="4DDA6CEF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F91F38D" w14:textId="4EDE119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D394330" w14:textId="3856CA7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08D34F8C" w14:textId="74A3136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2D9F6FCC" w14:textId="2F2CF34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2F86B15" w14:textId="77777777" w:rsidTr="00115939">
        <w:tc>
          <w:tcPr>
            <w:tcW w:w="0" w:type="auto"/>
          </w:tcPr>
          <w:p w14:paraId="3EA0B99F" w14:textId="1F30F4F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R4-2214210</w:t>
            </w:r>
          </w:p>
        </w:tc>
        <w:tc>
          <w:tcPr>
            <w:tcW w:w="0" w:type="auto"/>
          </w:tcPr>
          <w:p w14:paraId="36FDEE24" w14:textId="3431CC7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Correction of DMRS bundling requirements for FR1 CA</w:t>
            </w:r>
          </w:p>
        </w:tc>
        <w:tc>
          <w:tcPr>
            <w:tcW w:w="0" w:type="auto"/>
          </w:tcPr>
          <w:p w14:paraId="46A5ABB3" w14:textId="757DE84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5CB8DCF3" w14:textId="7A4550C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B0137D6" w14:textId="5038995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1188</w:t>
            </w:r>
          </w:p>
        </w:tc>
        <w:tc>
          <w:tcPr>
            <w:tcW w:w="0" w:type="auto"/>
          </w:tcPr>
          <w:p w14:paraId="38C7D340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500152A" w14:textId="2660721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F38E112" w14:textId="5D06502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41F5032" w14:textId="563E841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0" w:type="auto"/>
          </w:tcPr>
          <w:p w14:paraId="50547424" w14:textId="375D897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A1D6BB3" w14:textId="77777777" w:rsidTr="00115939">
        <w:tc>
          <w:tcPr>
            <w:tcW w:w="0" w:type="auto"/>
          </w:tcPr>
          <w:p w14:paraId="66AB33C2" w14:textId="55B9A89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R4-2214412</w:t>
            </w:r>
          </w:p>
        </w:tc>
        <w:tc>
          <w:tcPr>
            <w:tcW w:w="0" w:type="auto"/>
          </w:tcPr>
          <w:p w14:paraId="50ED85AC" w14:textId="4E8483F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38.101-1, Correction of configured transmitted power for V2X</w:t>
            </w:r>
          </w:p>
        </w:tc>
        <w:tc>
          <w:tcPr>
            <w:tcW w:w="0" w:type="auto"/>
          </w:tcPr>
          <w:p w14:paraId="432DFC6A" w14:textId="4CC6700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56393BAF" w14:textId="73C5386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CB385DC" w14:textId="7010A7A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1189</w:t>
            </w:r>
          </w:p>
        </w:tc>
        <w:tc>
          <w:tcPr>
            <w:tcW w:w="0" w:type="auto"/>
          </w:tcPr>
          <w:p w14:paraId="3E23283B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5CB3B12" w14:textId="49FD416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0A600FF" w14:textId="13C411F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B812036" w14:textId="63F23E5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0" w:type="auto"/>
          </w:tcPr>
          <w:p w14:paraId="63BD8ED5" w14:textId="5F4E9B5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657E214A" w14:textId="77777777" w:rsidTr="00115939">
        <w:tc>
          <w:tcPr>
            <w:tcW w:w="0" w:type="auto"/>
          </w:tcPr>
          <w:p w14:paraId="06BC7422" w14:textId="32D00F5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R4-2215239</w:t>
            </w:r>
          </w:p>
        </w:tc>
        <w:tc>
          <w:tcPr>
            <w:tcW w:w="0" w:type="auto"/>
          </w:tcPr>
          <w:p w14:paraId="06BFE6D7" w14:textId="72EA49C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38.101-1 maintenance part1 (Rel-15)</w:t>
            </w:r>
          </w:p>
        </w:tc>
        <w:tc>
          <w:tcPr>
            <w:tcW w:w="0" w:type="auto"/>
          </w:tcPr>
          <w:p w14:paraId="0B077936" w14:textId="211E810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Qualcomm</w:t>
            </w:r>
          </w:p>
        </w:tc>
        <w:tc>
          <w:tcPr>
            <w:tcW w:w="0" w:type="auto"/>
          </w:tcPr>
          <w:p w14:paraId="38C1BB73" w14:textId="2A49136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B40F268" w14:textId="507A4E2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1190</w:t>
            </w:r>
          </w:p>
        </w:tc>
        <w:tc>
          <w:tcPr>
            <w:tcW w:w="0" w:type="auto"/>
          </w:tcPr>
          <w:p w14:paraId="05A07280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7554F92" w14:textId="7F15120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EDA8149" w14:textId="6662351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F9EA111" w14:textId="609ABDC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TEI15</w:t>
            </w:r>
          </w:p>
        </w:tc>
        <w:tc>
          <w:tcPr>
            <w:tcW w:w="0" w:type="auto"/>
          </w:tcPr>
          <w:p w14:paraId="4395D0F5" w14:textId="2B6FEED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4974CD9" w14:textId="77777777" w:rsidTr="00115939">
        <w:tc>
          <w:tcPr>
            <w:tcW w:w="0" w:type="auto"/>
          </w:tcPr>
          <w:p w14:paraId="2466C66C" w14:textId="6B6C1E0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R4-2215240</w:t>
            </w:r>
          </w:p>
        </w:tc>
        <w:tc>
          <w:tcPr>
            <w:tcW w:w="0" w:type="auto"/>
          </w:tcPr>
          <w:p w14:paraId="15D6EC49" w14:textId="2DC92D3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38.101-1 maintenance part1 (Rel-16)</w:t>
            </w:r>
          </w:p>
        </w:tc>
        <w:tc>
          <w:tcPr>
            <w:tcW w:w="0" w:type="auto"/>
          </w:tcPr>
          <w:p w14:paraId="71337832" w14:textId="19D7764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Qualcomm</w:t>
            </w:r>
          </w:p>
        </w:tc>
        <w:tc>
          <w:tcPr>
            <w:tcW w:w="0" w:type="auto"/>
          </w:tcPr>
          <w:p w14:paraId="5E970189" w14:textId="79E0AA6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222C9D9" w14:textId="3AF6F96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1191</w:t>
            </w:r>
          </w:p>
        </w:tc>
        <w:tc>
          <w:tcPr>
            <w:tcW w:w="0" w:type="auto"/>
          </w:tcPr>
          <w:p w14:paraId="6BA664F1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7B6CF5" w14:textId="2FC9D9B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F0FD323" w14:textId="6DB2861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D23C147" w14:textId="74CF122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NR_CADC_R16_2BDL_xBUL-Core, TEI15</w:t>
            </w:r>
          </w:p>
        </w:tc>
        <w:tc>
          <w:tcPr>
            <w:tcW w:w="0" w:type="auto"/>
          </w:tcPr>
          <w:p w14:paraId="3FBA9949" w14:textId="46F8F88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015F41FD" w14:textId="77777777" w:rsidTr="00115939">
        <w:tc>
          <w:tcPr>
            <w:tcW w:w="0" w:type="auto"/>
          </w:tcPr>
          <w:p w14:paraId="59E75E38" w14:textId="3E73498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R4-2215241</w:t>
            </w:r>
          </w:p>
        </w:tc>
        <w:tc>
          <w:tcPr>
            <w:tcW w:w="0" w:type="auto"/>
          </w:tcPr>
          <w:p w14:paraId="1C16818F" w14:textId="67D85F8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38.101-1 maintenance part1 (Rel-17)</w:t>
            </w:r>
          </w:p>
        </w:tc>
        <w:tc>
          <w:tcPr>
            <w:tcW w:w="0" w:type="auto"/>
          </w:tcPr>
          <w:p w14:paraId="2674FE0D" w14:textId="72D514F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Qualcomm</w:t>
            </w:r>
          </w:p>
        </w:tc>
        <w:tc>
          <w:tcPr>
            <w:tcW w:w="0" w:type="auto"/>
          </w:tcPr>
          <w:p w14:paraId="71430DEA" w14:textId="7392CCB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479B801" w14:textId="61C4086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1192</w:t>
            </w:r>
          </w:p>
        </w:tc>
        <w:tc>
          <w:tcPr>
            <w:tcW w:w="0" w:type="auto"/>
          </w:tcPr>
          <w:p w14:paraId="3C94CAB7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331ABD8" w14:textId="388350B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39A3D63" w14:textId="20BCCC5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F31B01F" w14:textId="05F7ADC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03E4EBB" w14:textId="09D2570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8BB25D4" w14:textId="77777777" w:rsidTr="00115939">
        <w:tc>
          <w:tcPr>
            <w:tcW w:w="0" w:type="auto"/>
          </w:tcPr>
          <w:p w14:paraId="67D35D4B" w14:textId="1EA70E2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R4-2215242</w:t>
            </w:r>
          </w:p>
        </w:tc>
        <w:tc>
          <w:tcPr>
            <w:tcW w:w="0" w:type="auto"/>
          </w:tcPr>
          <w:p w14:paraId="32AEEF99" w14:textId="09D5F93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38.101-1 maintenance part2 (Rel-16)</w:t>
            </w:r>
          </w:p>
        </w:tc>
        <w:tc>
          <w:tcPr>
            <w:tcW w:w="0" w:type="auto"/>
          </w:tcPr>
          <w:p w14:paraId="7C2A82E4" w14:textId="70C62B5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0" w:type="auto"/>
          </w:tcPr>
          <w:p w14:paraId="05EC5B85" w14:textId="7D796E3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77FA600" w14:textId="3686041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1193</w:t>
            </w:r>
          </w:p>
        </w:tc>
        <w:tc>
          <w:tcPr>
            <w:tcW w:w="0" w:type="auto"/>
          </w:tcPr>
          <w:p w14:paraId="5710400A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575AB02" w14:textId="4E5753D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E2E2A5E" w14:textId="07388AD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C1C2C4B" w14:textId="1F33403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NR_RF_FR1-Core, NR_CA_R16_3BDL_1BUL-Core, LTE_NR_B41_Bn41_PC29dBm</w:t>
            </w:r>
          </w:p>
        </w:tc>
        <w:tc>
          <w:tcPr>
            <w:tcW w:w="0" w:type="auto"/>
          </w:tcPr>
          <w:p w14:paraId="1FDC126A" w14:textId="0C34076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3F9288B6" w14:textId="77777777" w:rsidTr="00115939">
        <w:tc>
          <w:tcPr>
            <w:tcW w:w="0" w:type="auto"/>
          </w:tcPr>
          <w:p w14:paraId="2EB7BA74" w14:textId="73938C2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R4-2215243</w:t>
            </w:r>
          </w:p>
        </w:tc>
        <w:tc>
          <w:tcPr>
            <w:tcW w:w="0" w:type="auto"/>
          </w:tcPr>
          <w:p w14:paraId="5978AF2F" w14:textId="7E748C6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38.101-1 maintenance part2 (Rel-17)</w:t>
            </w:r>
          </w:p>
        </w:tc>
        <w:tc>
          <w:tcPr>
            <w:tcW w:w="0" w:type="auto"/>
          </w:tcPr>
          <w:p w14:paraId="05E57D03" w14:textId="583C574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0" w:type="auto"/>
          </w:tcPr>
          <w:p w14:paraId="4FF994E3" w14:textId="1DEC968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4D1962B" w14:textId="1858B10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1194</w:t>
            </w:r>
          </w:p>
        </w:tc>
        <w:tc>
          <w:tcPr>
            <w:tcW w:w="0" w:type="auto"/>
          </w:tcPr>
          <w:p w14:paraId="677AB0F5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8E38FD4" w14:textId="1D8C6BE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D119646" w14:textId="2F1366C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6BEE89A" w14:textId="165A206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NR_RF_FR1-Core, NR_unlic-Core, LTE_NR_B41_Bn41_PC29dBm</w:t>
            </w:r>
          </w:p>
        </w:tc>
        <w:tc>
          <w:tcPr>
            <w:tcW w:w="0" w:type="auto"/>
          </w:tcPr>
          <w:p w14:paraId="04EE2873" w14:textId="1A99056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0ECE6E4" w14:textId="77777777" w:rsidTr="00115939">
        <w:tc>
          <w:tcPr>
            <w:tcW w:w="0" w:type="auto"/>
          </w:tcPr>
          <w:p w14:paraId="737ED188" w14:textId="2B62952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R4-2211624</w:t>
            </w:r>
          </w:p>
        </w:tc>
        <w:tc>
          <w:tcPr>
            <w:tcW w:w="0" w:type="auto"/>
          </w:tcPr>
          <w:p w14:paraId="63393907" w14:textId="0000578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Maintenance of phase continuity requirements for DMRS bundling in FR2</w:t>
            </w:r>
          </w:p>
        </w:tc>
        <w:tc>
          <w:tcPr>
            <w:tcW w:w="0" w:type="auto"/>
          </w:tcPr>
          <w:p w14:paraId="254DADAB" w14:textId="282A9A8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300C30B8" w14:textId="057707A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5EB5D424" w14:textId="426CAA4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0473</w:t>
            </w:r>
          </w:p>
        </w:tc>
        <w:tc>
          <w:tcPr>
            <w:tcW w:w="0" w:type="auto"/>
          </w:tcPr>
          <w:p w14:paraId="009845FE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CC1DDBD" w14:textId="5DCCD96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4648BE7" w14:textId="16BE2BE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058060C" w14:textId="18A7EA3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0" w:type="auto"/>
          </w:tcPr>
          <w:p w14:paraId="4BECA7C4" w14:textId="7CD0B53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2CDF4B9" w14:textId="77777777" w:rsidTr="00115939">
        <w:tc>
          <w:tcPr>
            <w:tcW w:w="0" w:type="auto"/>
          </w:tcPr>
          <w:p w14:paraId="2E4B8CEF" w14:textId="42322FD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R4-2211777</w:t>
            </w:r>
          </w:p>
        </w:tc>
        <w:tc>
          <w:tcPr>
            <w:tcW w:w="0" w:type="auto"/>
          </w:tcPr>
          <w:p w14:paraId="236A6CD1" w14:textId="1A61358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TS38.101-2 PC3 TIB for inter-band UL CA</w:t>
            </w:r>
          </w:p>
        </w:tc>
        <w:tc>
          <w:tcPr>
            <w:tcW w:w="0" w:type="auto"/>
          </w:tcPr>
          <w:p w14:paraId="44DD460C" w14:textId="1E5026C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77D51612" w14:textId="03ECA83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44BC96F7" w14:textId="28FE0C7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0474</w:t>
            </w:r>
          </w:p>
        </w:tc>
        <w:tc>
          <w:tcPr>
            <w:tcW w:w="0" w:type="auto"/>
          </w:tcPr>
          <w:p w14:paraId="11F86743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19E2D8A" w14:textId="3531EE5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C45C374" w14:textId="5790DAF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B67F517" w14:textId="6B2D166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0" w:type="auto"/>
          </w:tcPr>
          <w:p w14:paraId="2E3217F6" w14:textId="3BC0B9F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15939" w14:paraId="0A135A86" w14:textId="77777777" w:rsidTr="00115939">
        <w:tc>
          <w:tcPr>
            <w:tcW w:w="0" w:type="auto"/>
          </w:tcPr>
          <w:p w14:paraId="1068C659" w14:textId="23848E5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R4-2211919</w:t>
            </w:r>
          </w:p>
        </w:tc>
        <w:tc>
          <w:tcPr>
            <w:tcW w:w="0" w:type="auto"/>
          </w:tcPr>
          <w:p w14:paraId="1E8DF350" w14:textId="2F545F6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Beam correspondence requirement in R15</w:t>
            </w:r>
          </w:p>
        </w:tc>
        <w:tc>
          <w:tcPr>
            <w:tcW w:w="0" w:type="auto"/>
          </w:tcPr>
          <w:p w14:paraId="46BC19A1" w14:textId="52DD42D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9301FF6" w14:textId="0D5B24E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0646FE7B" w14:textId="7CA46F9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0475</w:t>
            </w:r>
          </w:p>
        </w:tc>
        <w:tc>
          <w:tcPr>
            <w:tcW w:w="0" w:type="auto"/>
          </w:tcPr>
          <w:p w14:paraId="6C9D6D8D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E80B541" w14:textId="4B5AB9D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AB66257" w14:textId="72995FC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1E79AD2" w14:textId="00FC1EE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4D2B1D64" w14:textId="6339393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2BB8221E" w14:textId="77777777" w:rsidTr="00115939">
        <w:tc>
          <w:tcPr>
            <w:tcW w:w="0" w:type="auto"/>
          </w:tcPr>
          <w:p w14:paraId="4B9E7340" w14:textId="520197B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R4-2214195</w:t>
            </w:r>
          </w:p>
        </w:tc>
        <w:tc>
          <w:tcPr>
            <w:tcW w:w="0" w:type="auto"/>
          </w:tcPr>
          <w:p w14:paraId="18B83638" w14:textId="22251D0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Beam correspondence requirement in R15</w:t>
            </w:r>
          </w:p>
        </w:tc>
        <w:tc>
          <w:tcPr>
            <w:tcW w:w="0" w:type="auto"/>
          </w:tcPr>
          <w:p w14:paraId="6E04BF42" w14:textId="04D719B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72A3AAA" w14:textId="4B03481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3A1976FB" w14:textId="57F191C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0475</w:t>
            </w:r>
          </w:p>
        </w:tc>
        <w:tc>
          <w:tcPr>
            <w:tcW w:w="0" w:type="auto"/>
          </w:tcPr>
          <w:p w14:paraId="7DF6523F" w14:textId="6972E0C0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DBE3DA2" w14:textId="772514F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64F6EB5" w14:textId="64A150A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056DD2A" w14:textId="1BA0985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3F6F4BB5" w14:textId="7B015B3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7FA9DF8A" w14:textId="77777777" w:rsidTr="00115939">
        <w:tc>
          <w:tcPr>
            <w:tcW w:w="0" w:type="auto"/>
          </w:tcPr>
          <w:p w14:paraId="0B566269" w14:textId="32F1B7B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R4-2211920</w:t>
            </w:r>
          </w:p>
        </w:tc>
        <w:tc>
          <w:tcPr>
            <w:tcW w:w="0" w:type="auto"/>
          </w:tcPr>
          <w:p w14:paraId="0C09FD09" w14:textId="7E2156E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Beam correspondence requirement in R16</w:t>
            </w:r>
          </w:p>
        </w:tc>
        <w:tc>
          <w:tcPr>
            <w:tcW w:w="0" w:type="auto"/>
          </w:tcPr>
          <w:p w14:paraId="763D0028" w14:textId="6010701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D3C0016" w14:textId="71A983A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21DC01B8" w14:textId="0F2CF20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0476</w:t>
            </w:r>
          </w:p>
        </w:tc>
        <w:tc>
          <w:tcPr>
            <w:tcW w:w="0" w:type="auto"/>
          </w:tcPr>
          <w:p w14:paraId="103AAC64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F422D0" w14:textId="4A4D549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1E85F06" w14:textId="13B366E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A9264BC" w14:textId="6480307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5D2F6E5D" w14:textId="24CF4E8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1BDD855F" w14:textId="77777777" w:rsidTr="00115939">
        <w:tc>
          <w:tcPr>
            <w:tcW w:w="0" w:type="auto"/>
          </w:tcPr>
          <w:p w14:paraId="442807E7" w14:textId="1C52572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R4-2211921</w:t>
            </w:r>
          </w:p>
        </w:tc>
        <w:tc>
          <w:tcPr>
            <w:tcW w:w="0" w:type="auto"/>
          </w:tcPr>
          <w:p w14:paraId="4EC3F39F" w14:textId="1DE6D54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Beam correspondence requirement in R17</w:t>
            </w:r>
          </w:p>
        </w:tc>
        <w:tc>
          <w:tcPr>
            <w:tcW w:w="0" w:type="auto"/>
          </w:tcPr>
          <w:p w14:paraId="4E65F846" w14:textId="3B91CC2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8F26348" w14:textId="6351E48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45D7906E" w14:textId="57BA2D7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0477</w:t>
            </w:r>
          </w:p>
        </w:tc>
        <w:tc>
          <w:tcPr>
            <w:tcW w:w="0" w:type="auto"/>
          </w:tcPr>
          <w:p w14:paraId="79CCAC8A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C042F81" w14:textId="1C6F478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79F4DFF" w14:textId="74181EA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57FD2DB" w14:textId="5C5D866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13C8DD46" w14:textId="0AF9CFB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2F802DA6" w14:textId="77777777" w:rsidTr="00115939">
        <w:tc>
          <w:tcPr>
            <w:tcW w:w="0" w:type="auto"/>
          </w:tcPr>
          <w:p w14:paraId="2D813E66" w14:textId="6364189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R4-2214196</w:t>
            </w:r>
          </w:p>
        </w:tc>
        <w:tc>
          <w:tcPr>
            <w:tcW w:w="0" w:type="auto"/>
          </w:tcPr>
          <w:p w14:paraId="52439C74" w14:textId="12111AA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Beam correspondence requirement in R17</w:t>
            </w:r>
          </w:p>
        </w:tc>
        <w:tc>
          <w:tcPr>
            <w:tcW w:w="0" w:type="auto"/>
          </w:tcPr>
          <w:p w14:paraId="06D60056" w14:textId="353917F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AD78FD3" w14:textId="6A58621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1AB56E6B" w14:textId="5BB93CD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0477</w:t>
            </w:r>
          </w:p>
        </w:tc>
        <w:tc>
          <w:tcPr>
            <w:tcW w:w="0" w:type="auto"/>
          </w:tcPr>
          <w:p w14:paraId="3D59AD67" w14:textId="6C5FEE6D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45E1A8A" w14:textId="374AC22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92CFCF9" w14:textId="4A0679F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DF191F4" w14:textId="75824DA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67793201" w14:textId="22EAC83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45BC7998" w14:textId="77777777" w:rsidTr="00115939">
        <w:tc>
          <w:tcPr>
            <w:tcW w:w="0" w:type="auto"/>
          </w:tcPr>
          <w:p w14:paraId="35E5A6F7" w14:textId="6A91895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R4-2211922</w:t>
            </w:r>
          </w:p>
        </w:tc>
        <w:tc>
          <w:tcPr>
            <w:tcW w:w="0" w:type="auto"/>
          </w:tcPr>
          <w:p w14:paraId="4643189D" w14:textId="6C4DE51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modification on maiximum ouput power related terminology</w:t>
            </w:r>
          </w:p>
        </w:tc>
        <w:tc>
          <w:tcPr>
            <w:tcW w:w="0" w:type="auto"/>
          </w:tcPr>
          <w:p w14:paraId="1714126F" w14:textId="035B203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813E62A" w14:textId="59F09F7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2E71E227" w14:textId="7F23B51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0478</w:t>
            </w:r>
          </w:p>
        </w:tc>
        <w:tc>
          <w:tcPr>
            <w:tcW w:w="0" w:type="auto"/>
          </w:tcPr>
          <w:p w14:paraId="61FDC69C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FB943B5" w14:textId="17E6E0B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1676C51" w14:textId="0F4695B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7B3390A" w14:textId="21EAFFF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11A017C4" w14:textId="4F69DF0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341FBE44" w14:textId="77777777" w:rsidTr="00115939">
        <w:tc>
          <w:tcPr>
            <w:tcW w:w="0" w:type="auto"/>
          </w:tcPr>
          <w:p w14:paraId="30E7062A" w14:textId="40D30C6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R4-2211923</w:t>
            </w:r>
          </w:p>
        </w:tc>
        <w:tc>
          <w:tcPr>
            <w:tcW w:w="0" w:type="auto"/>
          </w:tcPr>
          <w:p w14:paraId="29E44875" w14:textId="7B905D4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modification on maiximum ouput power related terminology</w:t>
            </w:r>
          </w:p>
        </w:tc>
        <w:tc>
          <w:tcPr>
            <w:tcW w:w="0" w:type="auto"/>
          </w:tcPr>
          <w:p w14:paraId="35BC8A1E" w14:textId="6C57690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D0B8408" w14:textId="7064EB4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5DD4E64B" w14:textId="6AA437B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0479</w:t>
            </w:r>
          </w:p>
        </w:tc>
        <w:tc>
          <w:tcPr>
            <w:tcW w:w="0" w:type="auto"/>
          </w:tcPr>
          <w:p w14:paraId="4B93BEB6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E08226E" w14:textId="38F9AD9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91DDFC2" w14:textId="5D84377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A1DCA74" w14:textId="3451AFD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53EC87BA" w14:textId="3CD4C25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50CFFFCA" w14:textId="77777777" w:rsidTr="00115939">
        <w:tc>
          <w:tcPr>
            <w:tcW w:w="0" w:type="auto"/>
          </w:tcPr>
          <w:p w14:paraId="213FFA02" w14:textId="5694CBD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R4-2211924</w:t>
            </w:r>
          </w:p>
        </w:tc>
        <w:tc>
          <w:tcPr>
            <w:tcW w:w="0" w:type="auto"/>
          </w:tcPr>
          <w:p w14:paraId="2E66DF3E" w14:textId="255BC5D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modification on maiximum ouput power related terminology</w:t>
            </w:r>
          </w:p>
        </w:tc>
        <w:tc>
          <w:tcPr>
            <w:tcW w:w="0" w:type="auto"/>
          </w:tcPr>
          <w:p w14:paraId="3B8F100F" w14:textId="4CC112A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A67F4AD" w14:textId="25F4A8A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012279E7" w14:textId="35F77D7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0480</w:t>
            </w:r>
          </w:p>
        </w:tc>
        <w:tc>
          <w:tcPr>
            <w:tcW w:w="0" w:type="auto"/>
          </w:tcPr>
          <w:p w14:paraId="22AB3982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DC9F89C" w14:textId="729513C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853497B" w14:textId="5C25639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E36DCD8" w14:textId="216A295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79C334DD" w14:textId="00BFC84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74E9808F" w14:textId="77777777" w:rsidTr="00115939">
        <w:tc>
          <w:tcPr>
            <w:tcW w:w="0" w:type="auto"/>
          </w:tcPr>
          <w:p w14:paraId="706E512D" w14:textId="3CF5E8D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R4-2214569</w:t>
            </w:r>
          </w:p>
        </w:tc>
        <w:tc>
          <w:tcPr>
            <w:tcW w:w="0" w:type="auto"/>
          </w:tcPr>
          <w:p w14:paraId="532D2AA6" w14:textId="40F2090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modification on maiximum ouput power related terminology</w:t>
            </w:r>
          </w:p>
        </w:tc>
        <w:tc>
          <w:tcPr>
            <w:tcW w:w="0" w:type="auto"/>
          </w:tcPr>
          <w:p w14:paraId="06CA1386" w14:textId="2050F64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15BC0C4" w14:textId="5D041BF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07FEE4D1" w14:textId="01B1B25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0480</w:t>
            </w:r>
          </w:p>
        </w:tc>
        <w:tc>
          <w:tcPr>
            <w:tcW w:w="0" w:type="auto"/>
          </w:tcPr>
          <w:p w14:paraId="589CCF96" w14:textId="191384C1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2D48709" w14:textId="1CD8AF1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E4D1A11" w14:textId="3FC1E11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EEDE80C" w14:textId="0BE42F9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37EC0786" w14:textId="4C030C6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1FDAAF02" w14:textId="77777777" w:rsidTr="00115939">
        <w:tc>
          <w:tcPr>
            <w:tcW w:w="0" w:type="auto"/>
          </w:tcPr>
          <w:p w14:paraId="60D54794" w14:textId="2378922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R4-2212188</w:t>
            </w:r>
          </w:p>
        </w:tc>
        <w:tc>
          <w:tcPr>
            <w:tcW w:w="0" w:type="auto"/>
          </w:tcPr>
          <w:p w14:paraId="7127D1ED" w14:textId="638BC55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PC2 UE RF requirements for FR2-1 inter-band UL CA </w:t>
            </w:r>
          </w:p>
        </w:tc>
        <w:tc>
          <w:tcPr>
            <w:tcW w:w="0" w:type="auto"/>
          </w:tcPr>
          <w:p w14:paraId="1FAD7726" w14:textId="041FBA3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5CC09EA1" w14:textId="503858C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64927EAC" w14:textId="1CB2A0F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0481</w:t>
            </w:r>
          </w:p>
        </w:tc>
        <w:tc>
          <w:tcPr>
            <w:tcW w:w="0" w:type="auto"/>
          </w:tcPr>
          <w:p w14:paraId="631273CF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5F1B88B" w14:textId="0BD6C37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5419F5D" w14:textId="4915262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18B77B8" w14:textId="4B65D7B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0" w:type="auto"/>
          </w:tcPr>
          <w:p w14:paraId="4E7CABE1" w14:textId="1D12A6F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263CA6A3" w14:textId="77777777" w:rsidTr="00115939">
        <w:tc>
          <w:tcPr>
            <w:tcW w:w="0" w:type="auto"/>
          </w:tcPr>
          <w:p w14:paraId="5FF7BCD9" w14:textId="7FD1823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R4-2212189</w:t>
            </w:r>
          </w:p>
        </w:tc>
        <w:tc>
          <w:tcPr>
            <w:tcW w:w="0" w:type="auto"/>
          </w:tcPr>
          <w:p w14:paraId="3E14B22A" w14:textId="237E8C3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PC2 UE RF requirements for FR2-1 inter-band DL CA </w:t>
            </w:r>
          </w:p>
        </w:tc>
        <w:tc>
          <w:tcPr>
            <w:tcW w:w="0" w:type="auto"/>
          </w:tcPr>
          <w:p w14:paraId="3B03CD39" w14:textId="48D6186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1BE4E6FD" w14:textId="587251D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377E453D" w14:textId="34BAE16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0482</w:t>
            </w:r>
          </w:p>
        </w:tc>
        <w:tc>
          <w:tcPr>
            <w:tcW w:w="0" w:type="auto"/>
          </w:tcPr>
          <w:p w14:paraId="0232FA06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8AE68E1" w14:textId="0065F1A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5FA827D" w14:textId="61F4673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66CE4D5" w14:textId="782870C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0" w:type="auto"/>
          </w:tcPr>
          <w:p w14:paraId="1A9376AE" w14:textId="427AD18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07D7A474" w14:textId="77777777" w:rsidTr="00115939">
        <w:tc>
          <w:tcPr>
            <w:tcW w:w="0" w:type="auto"/>
          </w:tcPr>
          <w:p w14:paraId="6DBB6B45" w14:textId="76CCBD7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R4-2212334</w:t>
            </w:r>
          </w:p>
        </w:tc>
        <w:tc>
          <w:tcPr>
            <w:tcW w:w="0" w:type="auto"/>
          </w:tcPr>
          <w:p w14:paraId="4A0F21D0" w14:textId="278DA1C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MPR applicable to a Rel-16 FR2 UE</w:t>
            </w:r>
          </w:p>
        </w:tc>
        <w:tc>
          <w:tcPr>
            <w:tcW w:w="0" w:type="auto"/>
          </w:tcPr>
          <w:p w14:paraId="41910A32" w14:textId="7F84FD0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Nokia, Skyworks</w:t>
            </w:r>
          </w:p>
        </w:tc>
        <w:tc>
          <w:tcPr>
            <w:tcW w:w="0" w:type="auto"/>
          </w:tcPr>
          <w:p w14:paraId="7440EDA3" w14:textId="2BEBE14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79E97F5F" w14:textId="132EB58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0483</w:t>
            </w:r>
          </w:p>
        </w:tc>
        <w:tc>
          <w:tcPr>
            <w:tcW w:w="0" w:type="auto"/>
          </w:tcPr>
          <w:p w14:paraId="0DC854C7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969141C" w14:textId="01F6566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F354A65" w14:textId="625E8CC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A73BE76" w14:textId="604ABD4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</w:t>
            </w:r>
          </w:p>
        </w:tc>
        <w:tc>
          <w:tcPr>
            <w:tcW w:w="0" w:type="auto"/>
          </w:tcPr>
          <w:p w14:paraId="355E906E" w14:textId="2E4D271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15939" w14:paraId="6198402C" w14:textId="77777777" w:rsidTr="00115939">
        <w:tc>
          <w:tcPr>
            <w:tcW w:w="0" w:type="auto"/>
          </w:tcPr>
          <w:p w14:paraId="377AABFA" w14:textId="28E2BA3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R4-2212346</w:t>
            </w:r>
          </w:p>
        </w:tc>
        <w:tc>
          <w:tcPr>
            <w:tcW w:w="0" w:type="auto"/>
          </w:tcPr>
          <w:p w14:paraId="7824755A" w14:textId="1D0EAED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38.101-2: Rel-17 Adding missing fallback combinations</w:t>
            </w:r>
          </w:p>
        </w:tc>
        <w:tc>
          <w:tcPr>
            <w:tcW w:w="0" w:type="auto"/>
          </w:tcPr>
          <w:p w14:paraId="29B6EE3D" w14:textId="5756464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9DE6D67" w14:textId="23D3A36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1518010E" w14:textId="09319A4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0484</w:t>
            </w:r>
          </w:p>
        </w:tc>
        <w:tc>
          <w:tcPr>
            <w:tcW w:w="0" w:type="auto"/>
          </w:tcPr>
          <w:p w14:paraId="54ED3A7F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BE9EDC2" w14:textId="4EF8CED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852FA3A" w14:textId="3A24E72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256593D" w14:textId="34C4881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35AA4EA7" w14:textId="72A62B7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49B90005" w14:textId="77777777" w:rsidTr="00115939">
        <w:tc>
          <w:tcPr>
            <w:tcW w:w="0" w:type="auto"/>
          </w:tcPr>
          <w:p w14:paraId="1E8EF49F" w14:textId="59429B7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R4-2212373</w:t>
            </w:r>
          </w:p>
        </w:tc>
        <w:tc>
          <w:tcPr>
            <w:tcW w:w="0" w:type="auto"/>
          </w:tcPr>
          <w:p w14:paraId="6D4B45E9" w14:textId="6B52909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38.101-2: Correcting oversight with UE EIRP CBW scaling for FR2-2</w:t>
            </w:r>
          </w:p>
        </w:tc>
        <w:tc>
          <w:tcPr>
            <w:tcW w:w="0" w:type="auto"/>
          </w:tcPr>
          <w:p w14:paraId="7BC5E6CA" w14:textId="5982272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233C9FE" w14:textId="712500D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47D903CB" w14:textId="339D699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0485</w:t>
            </w:r>
          </w:p>
        </w:tc>
        <w:tc>
          <w:tcPr>
            <w:tcW w:w="0" w:type="auto"/>
          </w:tcPr>
          <w:p w14:paraId="6B735996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340BD56" w14:textId="38E8452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5AC712C" w14:textId="41B2DD9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37E7229" w14:textId="05EAADB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0" w:type="auto"/>
          </w:tcPr>
          <w:p w14:paraId="04EE6C2F" w14:textId="1716F52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15939" w14:paraId="172F5080" w14:textId="77777777" w:rsidTr="00115939">
        <w:tc>
          <w:tcPr>
            <w:tcW w:w="0" w:type="auto"/>
          </w:tcPr>
          <w:p w14:paraId="1DFD6781" w14:textId="0D2FFEC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R4-2212775</w:t>
            </w:r>
          </w:p>
        </w:tc>
        <w:tc>
          <w:tcPr>
            <w:tcW w:w="0" w:type="auto"/>
          </w:tcPr>
          <w:p w14:paraId="1D789343" w14:textId="054E5F6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Amendment of the requirement on TX power management</w:t>
            </w:r>
          </w:p>
        </w:tc>
        <w:tc>
          <w:tcPr>
            <w:tcW w:w="0" w:type="auto"/>
          </w:tcPr>
          <w:p w14:paraId="35B62B2F" w14:textId="2AADD77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Sony</w:t>
            </w:r>
          </w:p>
        </w:tc>
        <w:tc>
          <w:tcPr>
            <w:tcW w:w="0" w:type="auto"/>
          </w:tcPr>
          <w:p w14:paraId="28A38C9B" w14:textId="6A2FD82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2555EAAE" w14:textId="48844DE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0486</w:t>
            </w:r>
          </w:p>
        </w:tc>
        <w:tc>
          <w:tcPr>
            <w:tcW w:w="0" w:type="auto"/>
          </w:tcPr>
          <w:p w14:paraId="6C18DCEA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0DFF6B2" w14:textId="16AD427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B07BD89" w14:textId="0FDB241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2FF3DC8" w14:textId="6503AEC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0" w:type="auto"/>
          </w:tcPr>
          <w:p w14:paraId="44F21C2A" w14:textId="5954621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0F31288A" w14:textId="77777777" w:rsidTr="00115939">
        <w:tc>
          <w:tcPr>
            <w:tcW w:w="0" w:type="auto"/>
          </w:tcPr>
          <w:p w14:paraId="044D0FF7" w14:textId="6BECED2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R4-2215122</w:t>
            </w:r>
          </w:p>
        </w:tc>
        <w:tc>
          <w:tcPr>
            <w:tcW w:w="0" w:type="auto"/>
          </w:tcPr>
          <w:p w14:paraId="1B6A1C6C" w14:textId="7B51F14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Amendment of the requirement on TX power management</w:t>
            </w:r>
          </w:p>
        </w:tc>
        <w:tc>
          <w:tcPr>
            <w:tcW w:w="0" w:type="auto"/>
          </w:tcPr>
          <w:p w14:paraId="50D11CB9" w14:textId="11A1954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Sony</w:t>
            </w:r>
          </w:p>
        </w:tc>
        <w:tc>
          <w:tcPr>
            <w:tcW w:w="0" w:type="auto"/>
          </w:tcPr>
          <w:p w14:paraId="0147B59C" w14:textId="7EE9451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370ED154" w14:textId="560D9F2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0486</w:t>
            </w:r>
          </w:p>
        </w:tc>
        <w:tc>
          <w:tcPr>
            <w:tcW w:w="0" w:type="auto"/>
          </w:tcPr>
          <w:p w14:paraId="4E814B13" w14:textId="639FCD1F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129E8C0" w14:textId="048D075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FD2E737" w14:textId="315E54D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8FCFE2C" w14:textId="0AEA831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0" w:type="auto"/>
          </w:tcPr>
          <w:p w14:paraId="4CAFCBFB" w14:textId="61B3FD4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6F0DBDA4" w14:textId="77777777" w:rsidTr="00115939">
        <w:tc>
          <w:tcPr>
            <w:tcW w:w="0" w:type="auto"/>
          </w:tcPr>
          <w:p w14:paraId="7387272A" w14:textId="7D312B9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R4-2212777</w:t>
            </w:r>
          </w:p>
        </w:tc>
        <w:tc>
          <w:tcPr>
            <w:tcW w:w="0" w:type="auto"/>
          </w:tcPr>
          <w:p w14:paraId="22F67BC8" w14:textId="6263541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the CA bandwidth classes R-U</w:t>
            </w:r>
          </w:p>
        </w:tc>
        <w:tc>
          <w:tcPr>
            <w:tcW w:w="0" w:type="auto"/>
          </w:tcPr>
          <w:p w14:paraId="64F77581" w14:textId="179DF4C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463CB81" w14:textId="21C3A0B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0382CE16" w14:textId="68F9C8C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0487</w:t>
            </w:r>
          </w:p>
        </w:tc>
        <w:tc>
          <w:tcPr>
            <w:tcW w:w="0" w:type="auto"/>
          </w:tcPr>
          <w:p w14:paraId="4C28DAA3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6588557" w14:textId="51983F8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D004A8D" w14:textId="58C9F19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F38C4F0" w14:textId="5645F5A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0" w:type="auto"/>
          </w:tcPr>
          <w:p w14:paraId="2FE7EA21" w14:textId="54ED488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15939" w14:paraId="35F878C9" w14:textId="77777777" w:rsidTr="00115939">
        <w:tc>
          <w:tcPr>
            <w:tcW w:w="0" w:type="auto"/>
          </w:tcPr>
          <w:p w14:paraId="34CF90E1" w14:textId="183E794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R4-2213086</w:t>
            </w:r>
          </w:p>
        </w:tc>
        <w:tc>
          <w:tcPr>
            <w:tcW w:w="0" w:type="auto"/>
          </w:tcPr>
          <w:p w14:paraId="19F5CF73" w14:textId="2FBEA25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38.101-2 new combinations Rel-18 NR Intra-band</w:t>
            </w:r>
          </w:p>
        </w:tc>
        <w:tc>
          <w:tcPr>
            <w:tcW w:w="0" w:type="auto"/>
          </w:tcPr>
          <w:p w14:paraId="06241BBD" w14:textId="3F666A0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248D48A" w14:textId="56FF400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2F0E726C" w14:textId="1948151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0488</w:t>
            </w:r>
          </w:p>
        </w:tc>
        <w:tc>
          <w:tcPr>
            <w:tcW w:w="0" w:type="auto"/>
          </w:tcPr>
          <w:p w14:paraId="58486D3A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D933BA9" w14:textId="7D5D4D2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4464AA52" w14:textId="7F657D1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4E6E33A" w14:textId="737C2CD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NR_CA_R18_Intra</w:t>
            </w:r>
          </w:p>
        </w:tc>
        <w:tc>
          <w:tcPr>
            <w:tcW w:w="0" w:type="auto"/>
          </w:tcPr>
          <w:p w14:paraId="08A8274D" w14:textId="7DD07C4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15939" w14:paraId="7E4E3F47" w14:textId="77777777" w:rsidTr="00115939">
        <w:tc>
          <w:tcPr>
            <w:tcW w:w="0" w:type="auto"/>
          </w:tcPr>
          <w:p w14:paraId="58A7520A" w14:textId="1ADE7EC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R4-2213227</w:t>
            </w:r>
          </w:p>
        </w:tc>
        <w:tc>
          <w:tcPr>
            <w:tcW w:w="0" w:type="auto"/>
          </w:tcPr>
          <w:p w14:paraId="260323A0" w14:textId="64B1849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Corrections to tables with wrong unit declarations</w:t>
            </w:r>
          </w:p>
        </w:tc>
        <w:tc>
          <w:tcPr>
            <w:tcW w:w="0" w:type="auto"/>
          </w:tcPr>
          <w:p w14:paraId="617A6A5E" w14:textId="09392DF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04F8FA9" w14:textId="71A60A2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7747155E" w14:textId="09E0E38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0489</w:t>
            </w:r>
          </w:p>
        </w:tc>
        <w:tc>
          <w:tcPr>
            <w:tcW w:w="0" w:type="auto"/>
          </w:tcPr>
          <w:p w14:paraId="7D0BA238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25B2DEA" w14:textId="13844AE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EFD2F51" w14:textId="5539D8C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20D10F1" w14:textId="273F37B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A4FB137" w14:textId="3F49625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4250544C" w14:textId="77777777" w:rsidTr="00115939">
        <w:tc>
          <w:tcPr>
            <w:tcW w:w="0" w:type="auto"/>
          </w:tcPr>
          <w:p w14:paraId="42425AB7" w14:textId="1EBEAD5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R4-2213466</w:t>
            </w:r>
          </w:p>
        </w:tc>
        <w:tc>
          <w:tcPr>
            <w:tcW w:w="0" w:type="auto"/>
          </w:tcPr>
          <w:p w14:paraId="069EE8AA" w14:textId="140DCD1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FR2-2 PC3 MPR</w:t>
            </w:r>
          </w:p>
        </w:tc>
        <w:tc>
          <w:tcPr>
            <w:tcW w:w="0" w:type="auto"/>
          </w:tcPr>
          <w:p w14:paraId="19506E7E" w14:textId="70827C7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Finland</w:t>
            </w:r>
          </w:p>
        </w:tc>
        <w:tc>
          <w:tcPr>
            <w:tcW w:w="0" w:type="auto"/>
          </w:tcPr>
          <w:p w14:paraId="3DAB9C1C" w14:textId="58EDE48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7B90AAD2" w14:textId="39640BB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0490</w:t>
            </w:r>
          </w:p>
        </w:tc>
        <w:tc>
          <w:tcPr>
            <w:tcW w:w="0" w:type="auto"/>
          </w:tcPr>
          <w:p w14:paraId="77F63385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B2371A0" w14:textId="4E21758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9CAC7C9" w14:textId="74A7331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35F60DB" w14:textId="4D5F817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0" w:type="auto"/>
          </w:tcPr>
          <w:p w14:paraId="0D138E8C" w14:textId="63F5E3E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15939" w14:paraId="7C386D31" w14:textId="77777777" w:rsidTr="00115939">
        <w:tc>
          <w:tcPr>
            <w:tcW w:w="0" w:type="auto"/>
          </w:tcPr>
          <w:p w14:paraId="7BC0B200" w14:textId="1BC1E75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R4-2213593</w:t>
            </w:r>
          </w:p>
        </w:tc>
        <w:tc>
          <w:tcPr>
            <w:tcW w:w="0" w:type="auto"/>
          </w:tcPr>
          <w:p w14:paraId="2A799D77" w14:textId="78D4B5D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38.101-2 on corrections to FR2 CA BW classes</w:t>
            </w:r>
          </w:p>
        </w:tc>
        <w:tc>
          <w:tcPr>
            <w:tcW w:w="0" w:type="auto"/>
          </w:tcPr>
          <w:p w14:paraId="169AB4A0" w14:textId="1351E78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8102229" w14:textId="482B226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2DFB560A" w14:textId="39D3511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0491</w:t>
            </w:r>
          </w:p>
        </w:tc>
        <w:tc>
          <w:tcPr>
            <w:tcW w:w="0" w:type="auto"/>
          </w:tcPr>
          <w:p w14:paraId="1E207AA0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F0D206B" w14:textId="7AD99A8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5A18FFA" w14:textId="0909B3A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21D1AE5" w14:textId="543D4D7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0" w:type="auto"/>
          </w:tcPr>
          <w:p w14:paraId="619DC26B" w14:textId="4ED141C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115939" w14:paraId="10608FF0" w14:textId="77777777" w:rsidTr="00115939">
        <w:tc>
          <w:tcPr>
            <w:tcW w:w="0" w:type="auto"/>
          </w:tcPr>
          <w:p w14:paraId="2E05FE31" w14:textId="637EA6F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R4-2213755</w:t>
            </w:r>
          </w:p>
        </w:tc>
        <w:tc>
          <w:tcPr>
            <w:tcW w:w="0" w:type="auto"/>
          </w:tcPr>
          <w:p w14:paraId="36F56821" w14:textId="0CD7C46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Correction to modified MPR information</w:t>
            </w:r>
          </w:p>
        </w:tc>
        <w:tc>
          <w:tcPr>
            <w:tcW w:w="0" w:type="auto"/>
          </w:tcPr>
          <w:p w14:paraId="7FA89B04" w14:textId="4C9623C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Qualcomm Inc, Skyworks Inc</w:t>
            </w:r>
          </w:p>
        </w:tc>
        <w:tc>
          <w:tcPr>
            <w:tcW w:w="0" w:type="auto"/>
          </w:tcPr>
          <w:p w14:paraId="024FF147" w14:textId="36E7F91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4FE7D7FB" w14:textId="7C4ABE3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0492</w:t>
            </w:r>
          </w:p>
        </w:tc>
        <w:tc>
          <w:tcPr>
            <w:tcW w:w="0" w:type="auto"/>
          </w:tcPr>
          <w:p w14:paraId="0C5591F4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CCF8FC" w14:textId="5A712BC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778AFFD" w14:textId="42A9A12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C0471F3" w14:textId="0098149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</w:t>
            </w:r>
          </w:p>
        </w:tc>
        <w:tc>
          <w:tcPr>
            <w:tcW w:w="0" w:type="auto"/>
          </w:tcPr>
          <w:p w14:paraId="6194467A" w14:textId="65597F0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15939" w14:paraId="6F748B08" w14:textId="77777777" w:rsidTr="00115939">
        <w:tc>
          <w:tcPr>
            <w:tcW w:w="0" w:type="auto"/>
          </w:tcPr>
          <w:p w14:paraId="004AEE22" w14:textId="6506A57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R4-2214047</w:t>
            </w:r>
          </w:p>
        </w:tc>
        <w:tc>
          <w:tcPr>
            <w:tcW w:w="0" w:type="auto"/>
          </w:tcPr>
          <w:p w14:paraId="559E4799" w14:textId="4B05F21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CR on UL Gap</w:t>
            </w:r>
          </w:p>
        </w:tc>
        <w:tc>
          <w:tcPr>
            <w:tcW w:w="0" w:type="auto"/>
          </w:tcPr>
          <w:p w14:paraId="342D89BB" w14:textId="3E25108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209A84B" w14:textId="2EF70EE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578A2B86" w14:textId="5702F52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0493</w:t>
            </w:r>
          </w:p>
        </w:tc>
        <w:tc>
          <w:tcPr>
            <w:tcW w:w="0" w:type="auto"/>
          </w:tcPr>
          <w:p w14:paraId="6AB48B32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B4CDD00" w14:textId="2782C49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EC708B0" w14:textId="5EBC80E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4A530E9" w14:textId="00AA635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0" w:type="auto"/>
          </w:tcPr>
          <w:p w14:paraId="005246D8" w14:textId="23B2657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6265F36D" w14:textId="77777777" w:rsidTr="00115939">
        <w:tc>
          <w:tcPr>
            <w:tcW w:w="0" w:type="auto"/>
          </w:tcPr>
          <w:p w14:paraId="6DFDF620" w14:textId="7C38969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R4-2215244</w:t>
            </w:r>
          </w:p>
        </w:tc>
        <w:tc>
          <w:tcPr>
            <w:tcW w:w="0" w:type="auto"/>
          </w:tcPr>
          <w:p w14:paraId="42D80AF5" w14:textId="21F5A0E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38.101-2 maintenance (Rel-15)</w:t>
            </w:r>
          </w:p>
        </w:tc>
        <w:tc>
          <w:tcPr>
            <w:tcW w:w="0" w:type="auto"/>
          </w:tcPr>
          <w:p w14:paraId="7529310B" w14:textId="6729ADF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OPPO</w:t>
            </w:r>
          </w:p>
        </w:tc>
        <w:tc>
          <w:tcPr>
            <w:tcW w:w="0" w:type="auto"/>
          </w:tcPr>
          <w:p w14:paraId="484B5D3F" w14:textId="450452A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0E45033F" w14:textId="51E3635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0494</w:t>
            </w:r>
          </w:p>
        </w:tc>
        <w:tc>
          <w:tcPr>
            <w:tcW w:w="0" w:type="auto"/>
          </w:tcPr>
          <w:p w14:paraId="089A34B3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EE45BF8" w14:textId="1B6649C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9A901A0" w14:textId="3E2872D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3B02A5F" w14:textId="30C97F8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TEI15, NR_newRAT-Core</w:t>
            </w:r>
          </w:p>
        </w:tc>
        <w:tc>
          <w:tcPr>
            <w:tcW w:w="0" w:type="auto"/>
          </w:tcPr>
          <w:p w14:paraId="385650C9" w14:textId="3D2D984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D9B0CF7" w14:textId="77777777" w:rsidTr="00115939">
        <w:tc>
          <w:tcPr>
            <w:tcW w:w="0" w:type="auto"/>
          </w:tcPr>
          <w:p w14:paraId="24152E7A" w14:textId="204D4B7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R4-2215245</w:t>
            </w:r>
          </w:p>
        </w:tc>
        <w:tc>
          <w:tcPr>
            <w:tcW w:w="0" w:type="auto"/>
          </w:tcPr>
          <w:p w14:paraId="5BA4B2FE" w14:textId="505568C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38.101-2 maintenance (Rel-16)</w:t>
            </w:r>
          </w:p>
        </w:tc>
        <w:tc>
          <w:tcPr>
            <w:tcW w:w="0" w:type="auto"/>
          </w:tcPr>
          <w:p w14:paraId="5873AEB6" w14:textId="77A2665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OPPO</w:t>
            </w:r>
          </w:p>
        </w:tc>
        <w:tc>
          <w:tcPr>
            <w:tcW w:w="0" w:type="auto"/>
          </w:tcPr>
          <w:p w14:paraId="6902604B" w14:textId="2C3E4BE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1B3517D5" w14:textId="6CF31E2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0495</w:t>
            </w:r>
          </w:p>
        </w:tc>
        <w:tc>
          <w:tcPr>
            <w:tcW w:w="0" w:type="auto"/>
          </w:tcPr>
          <w:p w14:paraId="5EE00026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2728D5E" w14:textId="45D8CFA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FA627A4" w14:textId="29A4167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44B85E8" w14:textId="16FE74F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TEI15, NR_newRAT-Core, NR_RF_FR2_req_enh-Core</w:t>
            </w:r>
          </w:p>
        </w:tc>
        <w:tc>
          <w:tcPr>
            <w:tcW w:w="0" w:type="auto"/>
          </w:tcPr>
          <w:p w14:paraId="105D127D" w14:textId="3AD95E1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4F90F4F" w14:textId="77777777" w:rsidTr="00115939">
        <w:tc>
          <w:tcPr>
            <w:tcW w:w="0" w:type="auto"/>
          </w:tcPr>
          <w:p w14:paraId="50A4E069" w14:textId="71CD3B3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R4-2215246</w:t>
            </w:r>
          </w:p>
        </w:tc>
        <w:tc>
          <w:tcPr>
            <w:tcW w:w="0" w:type="auto"/>
          </w:tcPr>
          <w:p w14:paraId="60420B43" w14:textId="69658DE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38.101-2 maintenance (Rel-17)</w:t>
            </w:r>
          </w:p>
        </w:tc>
        <w:tc>
          <w:tcPr>
            <w:tcW w:w="0" w:type="auto"/>
          </w:tcPr>
          <w:p w14:paraId="60B6F17D" w14:textId="78030BD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OPPO</w:t>
            </w:r>
          </w:p>
        </w:tc>
        <w:tc>
          <w:tcPr>
            <w:tcW w:w="0" w:type="auto"/>
          </w:tcPr>
          <w:p w14:paraId="655B34AE" w14:textId="27E97D1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7700E31B" w14:textId="437184E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0496</w:t>
            </w:r>
          </w:p>
        </w:tc>
        <w:tc>
          <w:tcPr>
            <w:tcW w:w="0" w:type="auto"/>
          </w:tcPr>
          <w:p w14:paraId="7815723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CBF8CE" w14:textId="75042A5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114D9AA" w14:textId="3BD9540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7EF3F01" w14:textId="1B7A47B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TEI15, NR_newRAT-Core, NR_RF_FR2_req_enh-Core</w:t>
            </w:r>
          </w:p>
        </w:tc>
        <w:tc>
          <w:tcPr>
            <w:tcW w:w="0" w:type="auto"/>
          </w:tcPr>
          <w:p w14:paraId="2050C096" w14:textId="3D1E453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669E18C" w14:textId="77777777" w:rsidTr="00115939">
        <w:tc>
          <w:tcPr>
            <w:tcW w:w="0" w:type="auto"/>
          </w:tcPr>
          <w:p w14:paraId="49D5AB38" w14:textId="76FE6C6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R4-2215253</w:t>
            </w:r>
          </w:p>
        </w:tc>
        <w:tc>
          <w:tcPr>
            <w:tcW w:w="0" w:type="auto"/>
          </w:tcPr>
          <w:p w14:paraId="2516607B" w14:textId="1990D21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FR2 CR on separate REFSENS tables for different power classes</w:t>
            </w:r>
          </w:p>
        </w:tc>
        <w:tc>
          <w:tcPr>
            <w:tcW w:w="0" w:type="auto"/>
          </w:tcPr>
          <w:p w14:paraId="6680200E" w14:textId="63D91BD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C5A9CF7" w14:textId="1B0EE71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1B448E71" w14:textId="25C5511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0497</w:t>
            </w:r>
          </w:p>
        </w:tc>
        <w:tc>
          <w:tcPr>
            <w:tcW w:w="0" w:type="auto"/>
          </w:tcPr>
          <w:p w14:paraId="30194F4E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6043D66" w14:textId="1DC4245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BB458A1" w14:textId="08B1E5C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0B90BE1" w14:textId="2BC9FA6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0" w:type="auto"/>
          </w:tcPr>
          <w:p w14:paraId="66098616" w14:textId="7E9766A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574F31C" w14:textId="77777777" w:rsidTr="00115939">
        <w:tc>
          <w:tcPr>
            <w:tcW w:w="0" w:type="auto"/>
          </w:tcPr>
          <w:p w14:paraId="19350079" w14:textId="029F688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R4-2215255</w:t>
            </w:r>
          </w:p>
        </w:tc>
        <w:tc>
          <w:tcPr>
            <w:tcW w:w="0" w:type="auto"/>
          </w:tcPr>
          <w:p w14:paraId="215FE46C" w14:textId="387966A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of TS38.101-2 for FR2-2 UE requirements</w:t>
            </w:r>
          </w:p>
        </w:tc>
        <w:tc>
          <w:tcPr>
            <w:tcW w:w="0" w:type="auto"/>
          </w:tcPr>
          <w:p w14:paraId="76CABB21" w14:textId="2463A7D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5A79CE28" w14:textId="1E2B33D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0DE6C766" w14:textId="7A71345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0498</w:t>
            </w:r>
          </w:p>
        </w:tc>
        <w:tc>
          <w:tcPr>
            <w:tcW w:w="0" w:type="auto"/>
          </w:tcPr>
          <w:p w14:paraId="697C58FD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26EBFF2" w14:textId="63F2015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DC67F2E" w14:textId="562B2E1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309E080" w14:textId="51950CD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0" w:type="auto"/>
          </w:tcPr>
          <w:p w14:paraId="3CF671B5" w14:textId="5E1B5D9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C8D0D96" w14:textId="77777777" w:rsidTr="00115939">
        <w:tc>
          <w:tcPr>
            <w:tcW w:w="0" w:type="auto"/>
          </w:tcPr>
          <w:p w14:paraId="59CCA21B" w14:textId="2A4F1F9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R4-2212007</w:t>
            </w:r>
          </w:p>
        </w:tc>
        <w:tc>
          <w:tcPr>
            <w:tcW w:w="0" w:type="auto"/>
          </w:tcPr>
          <w:p w14:paraId="1A73C45F" w14:textId="387CA7F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CR on new NR DC LTE(xDL/1UL)+ NR(2DL/1UL) band combinations in Rel-18</w:t>
            </w:r>
          </w:p>
        </w:tc>
        <w:tc>
          <w:tcPr>
            <w:tcW w:w="0" w:type="auto"/>
          </w:tcPr>
          <w:p w14:paraId="66412CD4" w14:textId="2145B2F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6D61A352" w14:textId="09EE57B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55C3669E" w14:textId="17A8AA2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0736</w:t>
            </w:r>
          </w:p>
        </w:tc>
        <w:tc>
          <w:tcPr>
            <w:tcW w:w="0" w:type="auto"/>
          </w:tcPr>
          <w:p w14:paraId="44448F8B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543A0AA" w14:textId="3C937DD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5E775314" w14:textId="01508B3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2BAFE62" w14:textId="09FA519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DC_R18_xBLTE_2BNR_yDL2UL-Core</w:t>
            </w:r>
          </w:p>
        </w:tc>
        <w:tc>
          <w:tcPr>
            <w:tcW w:w="0" w:type="auto"/>
          </w:tcPr>
          <w:p w14:paraId="7ABDC074" w14:textId="6319E58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15939" w14:paraId="4731053F" w14:textId="77777777" w:rsidTr="00115939">
        <w:tc>
          <w:tcPr>
            <w:tcW w:w="0" w:type="auto"/>
          </w:tcPr>
          <w:p w14:paraId="563A8D30" w14:textId="3EA3152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R4-2212347</w:t>
            </w:r>
          </w:p>
        </w:tc>
        <w:tc>
          <w:tcPr>
            <w:tcW w:w="0" w:type="auto"/>
          </w:tcPr>
          <w:p w14:paraId="1F474494" w14:textId="116E8BA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38.101-3: Rel-17 Adding missing fallback combinations and bug fixes</w:t>
            </w:r>
          </w:p>
        </w:tc>
        <w:tc>
          <w:tcPr>
            <w:tcW w:w="0" w:type="auto"/>
          </w:tcPr>
          <w:p w14:paraId="0C1EA8F3" w14:textId="58EF3D8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F443B30" w14:textId="6D18846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479F49CC" w14:textId="609BBF1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0737</w:t>
            </w:r>
          </w:p>
        </w:tc>
        <w:tc>
          <w:tcPr>
            <w:tcW w:w="0" w:type="auto"/>
          </w:tcPr>
          <w:p w14:paraId="44DEFB24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9555A5D" w14:textId="51FE388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A7863CD" w14:textId="20CAAFB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79963ED" w14:textId="1AC2D25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729B3444" w14:textId="3F0B766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313DBB94" w14:textId="77777777" w:rsidTr="00115939">
        <w:tc>
          <w:tcPr>
            <w:tcW w:w="0" w:type="auto"/>
          </w:tcPr>
          <w:p w14:paraId="0FA2D8B1" w14:textId="2851EB2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R4-2214582</w:t>
            </w:r>
          </w:p>
        </w:tc>
        <w:tc>
          <w:tcPr>
            <w:tcW w:w="0" w:type="auto"/>
          </w:tcPr>
          <w:p w14:paraId="755FA51C" w14:textId="69B69DC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38.101-3: Rel-17 Adding missing fallback combinations and bug fixes</w:t>
            </w:r>
          </w:p>
        </w:tc>
        <w:tc>
          <w:tcPr>
            <w:tcW w:w="0" w:type="auto"/>
          </w:tcPr>
          <w:p w14:paraId="714E26D1" w14:textId="1DCF524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E3425AC" w14:textId="3595359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11961A2B" w14:textId="383648C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0737</w:t>
            </w:r>
          </w:p>
        </w:tc>
        <w:tc>
          <w:tcPr>
            <w:tcW w:w="0" w:type="auto"/>
          </w:tcPr>
          <w:p w14:paraId="46769F90" w14:textId="159319D1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FD43D24" w14:textId="475235C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C3A6226" w14:textId="37E4E3E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6D41E01" w14:textId="63074CD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128FC9CF" w14:textId="2A1B91A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009D88C1" w14:textId="77777777" w:rsidTr="00115939">
        <w:tc>
          <w:tcPr>
            <w:tcW w:w="0" w:type="auto"/>
          </w:tcPr>
          <w:p w14:paraId="59DF90B1" w14:textId="369407D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R4-2212366</w:t>
            </w:r>
          </w:p>
        </w:tc>
        <w:tc>
          <w:tcPr>
            <w:tcW w:w="0" w:type="auto"/>
          </w:tcPr>
          <w:p w14:paraId="70BEAAF8" w14:textId="67FC9D2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Rel-17: Corrections on band combinations for UE co-existence</w:t>
            </w:r>
          </w:p>
        </w:tc>
        <w:tc>
          <w:tcPr>
            <w:tcW w:w="0" w:type="auto"/>
          </w:tcPr>
          <w:p w14:paraId="5DB1CFAC" w14:textId="6125469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978E2C3" w14:textId="6E11165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DA00E2E" w14:textId="2094115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0738</w:t>
            </w:r>
          </w:p>
        </w:tc>
        <w:tc>
          <w:tcPr>
            <w:tcW w:w="0" w:type="auto"/>
          </w:tcPr>
          <w:p w14:paraId="004CF586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373BE11" w14:textId="6B6A979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A4F6859" w14:textId="73474DC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362DBD9" w14:textId="117FD34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DC_R17_1BLTE_1BNR_2DL2UL-Core</w:t>
            </w:r>
          </w:p>
        </w:tc>
        <w:tc>
          <w:tcPr>
            <w:tcW w:w="0" w:type="auto"/>
          </w:tcPr>
          <w:p w14:paraId="4298F28B" w14:textId="6FD98B6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5E38ABEB" w14:textId="77777777" w:rsidTr="00115939">
        <w:tc>
          <w:tcPr>
            <w:tcW w:w="0" w:type="auto"/>
          </w:tcPr>
          <w:p w14:paraId="51E07E18" w14:textId="3F283C4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R4-2212446</w:t>
            </w:r>
          </w:p>
        </w:tc>
        <w:tc>
          <w:tcPr>
            <w:tcW w:w="0" w:type="auto"/>
          </w:tcPr>
          <w:p w14:paraId="2C523783" w14:textId="059D247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38.101-3 new combinations Rel-18 NR Inter-band CA/DC for y bands DL with x bands UL (y=4,5,6, x=1,2)</w:t>
            </w:r>
          </w:p>
        </w:tc>
        <w:tc>
          <w:tcPr>
            <w:tcW w:w="0" w:type="auto"/>
          </w:tcPr>
          <w:p w14:paraId="6928596E" w14:textId="788CDDA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BFBBDAE" w14:textId="4F20CD4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13A8AB8F" w14:textId="3870D74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0739</w:t>
            </w:r>
          </w:p>
        </w:tc>
        <w:tc>
          <w:tcPr>
            <w:tcW w:w="0" w:type="auto"/>
          </w:tcPr>
          <w:p w14:paraId="48CA3D47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19DACB4" w14:textId="5BFF32C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68F73C0C" w14:textId="684CE04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FC77D36" w14:textId="6844DCA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NR_CADC_R18_yBDL_xBUL</w:t>
            </w:r>
          </w:p>
        </w:tc>
        <w:tc>
          <w:tcPr>
            <w:tcW w:w="0" w:type="auto"/>
          </w:tcPr>
          <w:p w14:paraId="531B6D30" w14:textId="34D2033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1A9CFB10" w14:textId="77777777" w:rsidTr="00115939">
        <w:tc>
          <w:tcPr>
            <w:tcW w:w="0" w:type="auto"/>
          </w:tcPr>
          <w:p w14:paraId="7DC42F8A" w14:textId="1358673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R4-2212501</w:t>
            </w:r>
          </w:p>
        </w:tc>
        <w:tc>
          <w:tcPr>
            <w:tcW w:w="0" w:type="auto"/>
          </w:tcPr>
          <w:p w14:paraId="6A60C65A" w14:textId="417D3B2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DC of 2 bands LTE and 1 band NR from RAN4#104-e into TS 38.101-3</w:t>
            </w:r>
          </w:p>
        </w:tc>
        <w:tc>
          <w:tcPr>
            <w:tcW w:w="0" w:type="auto"/>
          </w:tcPr>
          <w:p w14:paraId="1DA66967" w14:textId="7C52C5D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4264DD1" w14:textId="0E7BD8C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1C8403A6" w14:textId="40388C9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0740</w:t>
            </w:r>
          </w:p>
        </w:tc>
        <w:tc>
          <w:tcPr>
            <w:tcW w:w="0" w:type="auto"/>
          </w:tcPr>
          <w:p w14:paraId="0F8CBE0A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5634B18" w14:textId="547609B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6D4499CE" w14:textId="4F60A12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BCD559D" w14:textId="49133AE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DC_R18_2BLTE_1BNR_3DL2UL</w:t>
            </w:r>
          </w:p>
        </w:tc>
        <w:tc>
          <w:tcPr>
            <w:tcW w:w="0" w:type="auto"/>
          </w:tcPr>
          <w:p w14:paraId="0F5A69E4" w14:textId="01C83CD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1AAD8D1A" w14:textId="77777777" w:rsidTr="00115939">
        <w:tc>
          <w:tcPr>
            <w:tcW w:w="0" w:type="auto"/>
          </w:tcPr>
          <w:p w14:paraId="60C54298" w14:textId="0F0ACC2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R4-2213115</w:t>
            </w:r>
          </w:p>
        </w:tc>
        <w:tc>
          <w:tcPr>
            <w:tcW w:w="0" w:type="auto"/>
          </w:tcPr>
          <w:p w14:paraId="0A98A301" w14:textId="2C46C65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38.101-3 for editorial corrections to band combination tables</w:t>
            </w:r>
          </w:p>
        </w:tc>
        <w:tc>
          <w:tcPr>
            <w:tcW w:w="0" w:type="auto"/>
          </w:tcPr>
          <w:p w14:paraId="1CB2126A" w14:textId="3234C19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679370F" w14:textId="2CF3959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23423063" w14:textId="17BEDCF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0741</w:t>
            </w:r>
          </w:p>
        </w:tc>
        <w:tc>
          <w:tcPr>
            <w:tcW w:w="0" w:type="auto"/>
          </w:tcPr>
          <w:p w14:paraId="3D471C35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C11F9B7" w14:textId="102F7CB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8A5C0DE" w14:textId="08CF7C6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9E4C0F7" w14:textId="1AE436B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NR_CADC_R17_2BDL_xBUL, NR_CADC_R17_3BDL_2BUL, NR_CADC_R17_4BDL_2BUL, DC_R17_1BLTE_1BNR_2DL2UL, DC_R17_xBLTE_2BNR_yDL2UL</w:t>
            </w:r>
          </w:p>
        </w:tc>
        <w:tc>
          <w:tcPr>
            <w:tcW w:w="0" w:type="auto"/>
          </w:tcPr>
          <w:p w14:paraId="37CBA60A" w14:textId="4012CB6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788988A" w14:textId="77777777" w:rsidTr="00115939">
        <w:tc>
          <w:tcPr>
            <w:tcW w:w="0" w:type="auto"/>
          </w:tcPr>
          <w:p w14:paraId="724AAEC3" w14:textId="2E50D72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R4-2213131</w:t>
            </w:r>
          </w:p>
        </w:tc>
        <w:tc>
          <w:tcPr>
            <w:tcW w:w="0" w:type="auto"/>
          </w:tcPr>
          <w:p w14:paraId="361F5664" w14:textId="6E59BD2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remove the band combinations in which band n7/7 and n38/38 are not Scell (R17)</w:t>
            </w:r>
          </w:p>
        </w:tc>
        <w:tc>
          <w:tcPr>
            <w:tcW w:w="0" w:type="auto"/>
          </w:tcPr>
          <w:p w14:paraId="6B42155D" w14:textId="03BAEC9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13A8539" w14:textId="3513524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1D15C00A" w14:textId="4147ECB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0742</w:t>
            </w:r>
          </w:p>
        </w:tc>
        <w:tc>
          <w:tcPr>
            <w:tcW w:w="0" w:type="auto"/>
          </w:tcPr>
          <w:p w14:paraId="6674FB6C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0DE5C7D" w14:textId="7F52206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D8F03B8" w14:textId="0CB1A7B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28EA1A7" w14:textId="167B2BD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DC_R17_2BLTE_1BNR_3DL2UL-Core</w:t>
            </w:r>
          </w:p>
        </w:tc>
        <w:tc>
          <w:tcPr>
            <w:tcW w:w="0" w:type="auto"/>
          </w:tcPr>
          <w:p w14:paraId="44DC6E84" w14:textId="0E4C7D5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783F4F4F" w14:textId="77777777" w:rsidTr="00115939">
        <w:tc>
          <w:tcPr>
            <w:tcW w:w="0" w:type="auto"/>
          </w:tcPr>
          <w:p w14:paraId="512D0CF1" w14:textId="2FD2845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R4-2214614</w:t>
            </w:r>
          </w:p>
        </w:tc>
        <w:tc>
          <w:tcPr>
            <w:tcW w:w="0" w:type="auto"/>
          </w:tcPr>
          <w:p w14:paraId="48564B4C" w14:textId="3A2C7E3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remove the band combinations in which band n7/7 and n38/38 are not Scell (R17)</w:t>
            </w:r>
          </w:p>
        </w:tc>
        <w:tc>
          <w:tcPr>
            <w:tcW w:w="0" w:type="auto"/>
          </w:tcPr>
          <w:p w14:paraId="319382F8" w14:textId="57F3A23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3142E34" w14:textId="38A2A00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383D26A8" w14:textId="51E0E42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0742</w:t>
            </w:r>
          </w:p>
        </w:tc>
        <w:tc>
          <w:tcPr>
            <w:tcW w:w="0" w:type="auto"/>
          </w:tcPr>
          <w:p w14:paraId="1D00C37E" w14:textId="3B9EC427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15875B1" w14:textId="54D7E74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9A7D4A0" w14:textId="79D08A3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694E959" w14:textId="5052A69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DC_R17_2BLTE_1BNR_3DL2UL-Core</w:t>
            </w:r>
          </w:p>
        </w:tc>
        <w:tc>
          <w:tcPr>
            <w:tcW w:w="0" w:type="auto"/>
          </w:tcPr>
          <w:p w14:paraId="09C8D27A" w14:textId="0DCD9D3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490B13F8" w14:textId="77777777" w:rsidTr="00115939">
        <w:tc>
          <w:tcPr>
            <w:tcW w:w="0" w:type="auto"/>
          </w:tcPr>
          <w:p w14:paraId="7959AF0F" w14:textId="4909E63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R4-2213154</w:t>
            </w:r>
          </w:p>
        </w:tc>
        <w:tc>
          <w:tcPr>
            <w:tcW w:w="0" w:type="auto"/>
          </w:tcPr>
          <w:p w14:paraId="009DC9AA" w14:textId="1BD18CA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clarify the ambiguity of BCS4 and BCS5</w:t>
            </w:r>
          </w:p>
        </w:tc>
        <w:tc>
          <w:tcPr>
            <w:tcW w:w="0" w:type="auto"/>
          </w:tcPr>
          <w:p w14:paraId="404E31EF" w14:textId="510D666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2DE79FE" w14:textId="0A1ECD7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BFAADE2" w14:textId="5ABE449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0743</w:t>
            </w:r>
          </w:p>
        </w:tc>
        <w:tc>
          <w:tcPr>
            <w:tcW w:w="0" w:type="auto"/>
          </w:tcPr>
          <w:p w14:paraId="5AEDA22C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73618D" w14:textId="5059812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A7249D3" w14:textId="14BCDFD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D86D0D5" w14:textId="2CE4A5D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NR_BCS4-Core</w:t>
            </w:r>
          </w:p>
        </w:tc>
        <w:tc>
          <w:tcPr>
            <w:tcW w:w="0" w:type="auto"/>
          </w:tcPr>
          <w:p w14:paraId="18066987" w14:textId="5ABB9F7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738A78A0" w14:textId="77777777" w:rsidTr="00115939">
        <w:tc>
          <w:tcPr>
            <w:tcW w:w="0" w:type="auto"/>
          </w:tcPr>
          <w:p w14:paraId="0D9F75A0" w14:textId="2242860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R4-2214617</w:t>
            </w:r>
          </w:p>
        </w:tc>
        <w:tc>
          <w:tcPr>
            <w:tcW w:w="0" w:type="auto"/>
          </w:tcPr>
          <w:p w14:paraId="39703D83" w14:textId="6D1D077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clarify the ambiguity of BCS4 and BCS5</w:t>
            </w:r>
          </w:p>
        </w:tc>
        <w:tc>
          <w:tcPr>
            <w:tcW w:w="0" w:type="auto"/>
          </w:tcPr>
          <w:p w14:paraId="21F4A1E2" w14:textId="0DB47EA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0F32608" w14:textId="606AC00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4B06CCF5" w14:textId="7A55A8B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0743</w:t>
            </w:r>
          </w:p>
        </w:tc>
        <w:tc>
          <w:tcPr>
            <w:tcW w:w="0" w:type="auto"/>
          </w:tcPr>
          <w:p w14:paraId="5EF1BADA" w14:textId="4335EB44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A9A33F4" w14:textId="068F5C8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8C81406" w14:textId="44DCA1A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EB4F1BC" w14:textId="5F33110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NR_BCS4-Core</w:t>
            </w:r>
          </w:p>
        </w:tc>
        <w:tc>
          <w:tcPr>
            <w:tcW w:w="0" w:type="auto"/>
          </w:tcPr>
          <w:p w14:paraId="7EAAA50A" w14:textId="4521600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9946367" w14:textId="77777777" w:rsidTr="00115939">
        <w:tc>
          <w:tcPr>
            <w:tcW w:w="0" w:type="auto"/>
          </w:tcPr>
          <w:p w14:paraId="00087A16" w14:textId="4CB65DD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R4-2213209</w:t>
            </w:r>
          </w:p>
        </w:tc>
        <w:tc>
          <w:tcPr>
            <w:tcW w:w="0" w:type="auto"/>
          </w:tcPr>
          <w:p w14:paraId="6040404F" w14:textId="0B3B62B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missing fallback DC_40-42_n257</w:t>
            </w:r>
          </w:p>
        </w:tc>
        <w:tc>
          <w:tcPr>
            <w:tcW w:w="0" w:type="auto"/>
          </w:tcPr>
          <w:p w14:paraId="1BEFF7E3" w14:textId="0046DD4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nbn</w:t>
            </w:r>
          </w:p>
        </w:tc>
        <w:tc>
          <w:tcPr>
            <w:tcW w:w="0" w:type="auto"/>
          </w:tcPr>
          <w:p w14:paraId="600570C4" w14:textId="39A2A0C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4BC3FCF9" w14:textId="2EFE41B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0744</w:t>
            </w:r>
          </w:p>
        </w:tc>
        <w:tc>
          <w:tcPr>
            <w:tcW w:w="0" w:type="auto"/>
          </w:tcPr>
          <w:p w14:paraId="38CCBA45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112AC6E" w14:textId="6B2CE34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46DB6C0" w14:textId="3417D8A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008C5D4" w14:textId="11E08CE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DC_R17_2BLTE_1BNR_3DL2UL-Core</w:t>
            </w:r>
          </w:p>
        </w:tc>
        <w:tc>
          <w:tcPr>
            <w:tcW w:w="0" w:type="auto"/>
          </w:tcPr>
          <w:p w14:paraId="4B9A4D4D" w14:textId="6E8AB09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3B3D07C1" w14:textId="77777777" w:rsidTr="00115939">
        <w:tc>
          <w:tcPr>
            <w:tcW w:w="0" w:type="auto"/>
          </w:tcPr>
          <w:p w14:paraId="398E50F6" w14:textId="2F5F570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R4-2213248</w:t>
            </w:r>
          </w:p>
        </w:tc>
        <w:tc>
          <w:tcPr>
            <w:tcW w:w="0" w:type="auto"/>
          </w:tcPr>
          <w:p w14:paraId="23C4C483" w14:textId="779A47D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DMRS bundling support for CA in FR1</w:t>
            </w:r>
          </w:p>
        </w:tc>
        <w:tc>
          <w:tcPr>
            <w:tcW w:w="0" w:type="auto"/>
          </w:tcPr>
          <w:p w14:paraId="4EB39295" w14:textId="74C2C19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A0B326C" w14:textId="6E89D0F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A9A4055" w14:textId="3821769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0745</w:t>
            </w:r>
          </w:p>
        </w:tc>
        <w:tc>
          <w:tcPr>
            <w:tcW w:w="0" w:type="auto"/>
          </w:tcPr>
          <w:p w14:paraId="0AA2FAB0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77E484" w14:textId="76CFF60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78666BA" w14:textId="231EE6C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A1FF869" w14:textId="73873D2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0" w:type="auto"/>
          </w:tcPr>
          <w:p w14:paraId="3789C450" w14:textId="2642B0A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15939" w14:paraId="1D8397A4" w14:textId="77777777" w:rsidTr="00115939">
        <w:tc>
          <w:tcPr>
            <w:tcW w:w="0" w:type="auto"/>
          </w:tcPr>
          <w:p w14:paraId="65E48E2F" w14:textId="5C5D344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R4-2213249</w:t>
            </w:r>
          </w:p>
        </w:tc>
        <w:tc>
          <w:tcPr>
            <w:tcW w:w="0" w:type="auto"/>
          </w:tcPr>
          <w:p w14:paraId="0C2F8063" w14:textId="7EAAC55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DMRS bundling support for CA in FR1_FR2</w:t>
            </w:r>
          </w:p>
        </w:tc>
        <w:tc>
          <w:tcPr>
            <w:tcW w:w="0" w:type="auto"/>
          </w:tcPr>
          <w:p w14:paraId="155D0B3E" w14:textId="7861234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D85029F" w14:textId="4193F72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62C250F8" w14:textId="647D2CD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0746</w:t>
            </w:r>
          </w:p>
        </w:tc>
        <w:tc>
          <w:tcPr>
            <w:tcW w:w="0" w:type="auto"/>
          </w:tcPr>
          <w:p w14:paraId="53A937AC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DC9ABCF" w14:textId="312F261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CD0F45F" w14:textId="78D58B0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73BC7FD" w14:textId="3343BF1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0" w:type="auto"/>
          </w:tcPr>
          <w:p w14:paraId="2B7408D5" w14:textId="4905F77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115939" w14:paraId="552D3C6E" w14:textId="77777777" w:rsidTr="00115939">
        <w:tc>
          <w:tcPr>
            <w:tcW w:w="0" w:type="auto"/>
          </w:tcPr>
          <w:p w14:paraId="640FDDA2" w14:textId="4374215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R4-2214619</w:t>
            </w:r>
          </w:p>
        </w:tc>
        <w:tc>
          <w:tcPr>
            <w:tcW w:w="0" w:type="auto"/>
          </w:tcPr>
          <w:p w14:paraId="4FB68111" w14:textId="593047E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DMRS bundling support for CA in FR1_FR2</w:t>
            </w:r>
          </w:p>
        </w:tc>
        <w:tc>
          <w:tcPr>
            <w:tcW w:w="0" w:type="auto"/>
          </w:tcPr>
          <w:p w14:paraId="278254A0" w14:textId="2C43F47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DF543BC" w14:textId="46072B6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55345352" w14:textId="1C1855D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0746</w:t>
            </w:r>
          </w:p>
        </w:tc>
        <w:tc>
          <w:tcPr>
            <w:tcW w:w="0" w:type="auto"/>
          </w:tcPr>
          <w:p w14:paraId="536D4A54" w14:textId="6CA23A59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2C954AE" w14:textId="26A5645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0C25AB9" w14:textId="320728C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B1F37EF" w14:textId="57B37B6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0" w:type="auto"/>
          </w:tcPr>
          <w:p w14:paraId="57B1A5AA" w14:textId="1B932CD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15939" w14:paraId="2985C16C" w14:textId="77777777" w:rsidTr="00115939">
        <w:tc>
          <w:tcPr>
            <w:tcW w:w="0" w:type="auto"/>
          </w:tcPr>
          <w:p w14:paraId="0B294168" w14:textId="0B5A24B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R4-2213598</w:t>
            </w:r>
          </w:p>
        </w:tc>
        <w:tc>
          <w:tcPr>
            <w:tcW w:w="0" w:type="auto"/>
          </w:tcPr>
          <w:p w14:paraId="48BEDDDD" w14:textId="1C3FBAE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on corrections to MOP band edge relaxation for intra-band contiguous and non-contiguous EN-DC band combinations</w:t>
            </w:r>
          </w:p>
        </w:tc>
        <w:tc>
          <w:tcPr>
            <w:tcW w:w="0" w:type="auto"/>
          </w:tcPr>
          <w:p w14:paraId="5D525222" w14:textId="53F206C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A25BCF1" w14:textId="06FA2E5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54CE342E" w14:textId="46CFE49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0747</w:t>
            </w:r>
          </w:p>
        </w:tc>
        <w:tc>
          <w:tcPr>
            <w:tcW w:w="0" w:type="auto"/>
          </w:tcPr>
          <w:p w14:paraId="05B49F42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D4E5295" w14:textId="3080744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0C31364" w14:textId="4AF9AD5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2B19A73" w14:textId="677B015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127EE78D" w14:textId="74EF960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3E3171B5" w14:textId="77777777" w:rsidTr="00115939">
        <w:tc>
          <w:tcPr>
            <w:tcW w:w="0" w:type="auto"/>
          </w:tcPr>
          <w:p w14:paraId="337ABA26" w14:textId="09E410F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R4-2215121</w:t>
            </w:r>
          </w:p>
        </w:tc>
        <w:tc>
          <w:tcPr>
            <w:tcW w:w="0" w:type="auto"/>
          </w:tcPr>
          <w:p w14:paraId="0644169B" w14:textId="0D6A750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on corrections to MOP band edge relaxation for intra-band contiguous and non-contiguous EN-DC band combinations</w:t>
            </w:r>
          </w:p>
        </w:tc>
        <w:tc>
          <w:tcPr>
            <w:tcW w:w="0" w:type="auto"/>
          </w:tcPr>
          <w:p w14:paraId="7D23E0C4" w14:textId="4819072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472C2B3" w14:textId="0333588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21A444D7" w14:textId="63D8F1B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0747</w:t>
            </w:r>
          </w:p>
        </w:tc>
        <w:tc>
          <w:tcPr>
            <w:tcW w:w="0" w:type="auto"/>
          </w:tcPr>
          <w:p w14:paraId="35F1B097" w14:textId="14BDC0D1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4106B72" w14:textId="4E9AD96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4F6BF0B" w14:textId="25934F9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90BDF8A" w14:textId="1F60068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778B831A" w14:textId="41E834C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2AA5D5C" w14:textId="77777777" w:rsidTr="00115939">
        <w:tc>
          <w:tcPr>
            <w:tcW w:w="0" w:type="auto"/>
          </w:tcPr>
          <w:p w14:paraId="49495787" w14:textId="0CCC867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R4-2213617</w:t>
            </w:r>
          </w:p>
        </w:tc>
        <w:tc>
          <w:tcPr>
            <w:tcW w:w="0" w:type="auto"/>
          </w:tcPr>
          <w:p w14:paraId="1DAFA326" w14:textId="1D502AD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on corrections to MSD test points for DC_1A-20A_n8A, DC_1A-20A_n38A and DC_1A-20A_n78A</w:t>
            </w:r>
          </w:p>
        </w:tc>
        <w:tc>
          <w:tcPr>
            <w:tcW w:w="0" w:type="auto"/>
          </w:tcPr>
          <w:p w14:paraId="761298C1" w14:textId="2787AA1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27B2DE8" w14:textId="1A94C1C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0A9CF89F" w14:textId="57DA69B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0748</w:t>
            </w:r>
          </w:p>
        </w:tc>
        <w:tc>
          <w:tcPr>
            <w:tcW w:w="0" w:type="auto"/>
          </w:tcPr>
          <w:p w14:paraId="42FAAF5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625BD07" w14:textId="7117B3A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0D18B44" w14:textId="355403C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1D85B63" w14:textId="7320E72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DC_R17_2BLTE_1BNR_3DL2UL-Core</w:t>
            </w:r>
          </w:p>
        </w:tc>
        <w:tc>
          <w:tcPr>
            <w:tcW w:w="0" w:type="auto"/>
          </w:tcPr>
          <w:p w14:paraId="7436BAD4" w14:textId="50503CB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4BE5A4F7" w14:textId="77777777" w:rsidTr="00115939">
        <w:tc>
          <w:tcPr>
            <w:tcW w:w="0" w:type="auto"/>
          </w:tcPr>
          <w:p w14:paraId="31E5202B" w14:textId="43F67F2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R4-2214010</w:t>
            </w:r>
          </w:p>
        </w:tc>
        <w:tc>
          <w:tcPr>
            <w:tcW w:w="0" w:type="auto"/>
          </w:tcPr>
          <w:p w14:paraId="3E0FCDCA" w14:textId="6278084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38.101-3: Corrections</w:t>
            </w:r>
          </w:p>
        </w:tc>
        <w:tc>
          <w:tcPr>
            <w:tcW w:w="0" w:type="auto"/>
          </w:tcPr>
          <w:p w14:paraId="7F5692C0" w14:textId="31E360B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3748BDD2" w14:textId="7B02382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CA6F4AE" w14:textId="1F310AA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0749</w:t>
            </w:r>
          </w:p>
        </w:tc>
        <w:tc>
          <w:tcPr>
            <w:tcW w:w="0" w:type="auto"/>
          </w:tcPr>
          <w:p w14:paraId="2C05BDC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34E842F" w14:textId="37739F3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631F9CF" w14:textId="69B09B7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649420E" w14:textId="3748CF7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0" w:type="auto"/>
          </w:tcPr>
          <w:p w14:paraId="2377F458" w14:textId="7F4BDAA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63FE3279" w14:textId="77777777" w:rsidTr="00115939">
        <w:tc>
          <w:tcPr>
            <w:tcW w:w="0" w:type="auto"/>
          </w:tcPr>
          <w:p w14:paraId="6D4D8F9C" w14:textId="29E347A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R4-2214651</w:t>
            </w:r>
          </w:p>
        </w:tc>
        <w:tc>
          <w:tcPr>
            <w:tcW w:w="0" w:type="auto"/>
          </w:tcPr>
          <w:p w14:paraId="538B3334" w14:textId="0F411A5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38.101-3: Corrections for DC_n41A-n66A-n260X</w:t>
            </w:r>
          </w:p>
        </w:tc>
        <w:tc>
          <w:tcPr>
            <w:tcW w:w="0" w:type="auto"/>
          </w:tcPr>
          <w:p w14:paraId="1E384283" w14:textId="4F9BCCA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6F5C4F4A" w14:textId="2705F43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435AB076" w14:textId="2A77810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0749</w:t>
            </w:r>
          </w:p>
        </w:tc>
        <w:tc>
          <w:tcPr>
            <w:tcW w:w="0" w:type="auto"/>
          </w:tcPr>
          <w:p w14:paraId="09306BF9" w14:textId="459DE493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1AADF6A" w14:textId="5556BEF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349A293" w14:textId="7BE98C6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AEEBCAB" w14:textId="49BB665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0" w:type="auto"/>
          </w:tcPr>
          <w:p w14:paraId="23C8A8BD" w14:textId="3551F03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AB24EE1" w14:textId="77777777" w:rsidTr="00115939">
        <w:tc>
          <w:tcPr>
            <w:tcW w:w="0" w:type="auto"/>
          </w:tcPr>
          <w:p w14:paraId="3032D11F" w14:textId="0588FFB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R4-2215247</w:t>
            </w:r>
          </w:p>
        </w:tc>
        <w:tc>
          <w:tcPr>
            <w:tcW w:w="0" w:type="auto"/>
          </w:tcPr>
          <w:p w14:paraId="288D60DD" w14:textId="73C680C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38.101-3 maintenance (Rel-15)</w:t>
            </w:r>
          </w:p>
        </w:tc>
        <w:tc>
          <w:tcPr>
            <w:tcW w:w="0" w:type="auto"/>
          </w:tcPr>
          <w:p w14:paraId="52C9C684" w14:textId="2147D4D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21D193B1" w14:textId="5BBE42D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001BA9B2" w14:textId="2D17AF3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0750</w:t>
            </w:r>
          </w:p>
        </w:tc>
        <w:tc>
          <w:tcPr>
            <w:tcW w:w="0" w:type="auto"/>
          </w:tcPr>
          <w:p w14:paraId="4049D493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B6CED1C" w14:textId="00A99AC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CD12E00" w14:textId="05A3E7A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FDEA652" w14:textId="7BFA312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B9F55FA" w14:textId="483CA1C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6B782F75" w14:textId="77777777" w:rsidTr="00115939">
        <w:tc>
          <w:tcPr>
            <w:tcW w:w="0" w:type="auto"/>
          </w:tcPr>
          <w:p w14:paraId="1CD441FC" w14:textId="7CC17EB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R4-2215248</w:t>
            </w:r>
          </w:p>
        </w:tc>
        <w:tc>
          <w:tcPr>
            <w:tcW w:w="0" w:type="auto"/>
          </w:tcPr>
          <w:p w14:paraId="15F4190C" w14:textId="2626D27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38.101-3 maintenance (Rel-16)</w:t>
            </w:r>
          </w:p>
        </w:tc>
        <w:tc>
          <w:tcPr>
            <w:tcW w:w="0" w:type="auto"/>
          </w:tcPr>
          <w:p w14:paraId="50719330" w14:textId="3A655B6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30286A43" w14:textId="5D6F4F8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19814D4E" w14:textId="124B168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0751</w:t>
            </w:r>
          </w:p>
        </w:tc>
        <w:tc>
          <w:tcPr>
            <w:tcW w:w="0" w:type="auto"/>
          </w:tcPr>
          <w:p w14:paraId="107F6F52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3DE694B" w14:textId="65AD32F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67A272F" w14:textId="4089A88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73DEDC0" w14:textId="7C12A7E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DC_R16_1BLTE_1BNR_2DL2UL</w:t>
            </w:r>
          </w:p>
        </w:tc>
        <w:tc>
          <w:tcPr>
            <w:tcW w:w="0" w:type="auto"/>
          </w:tcPr>
          <w:p w14:paraId="3DD690A7" w14:textId="72C0C5A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30C292D4" w14:textId="77777777" w:rsidTr="00115939">
        <w:tc>
          <w:tcPr>
            <w:tcW w:w="0" w:type="auto"/>
          </w:tcPr>
          <w:p w14:paraId="3FD70BDA" w14:textId="3387A6A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R4-2215249</w:t>
            </w:r>
          </w:p>
        </w:tc>
        <w:tc>
          <w:tcPr>
            <w:tcW w:w="0" w:type="auto"/>
          </w:tcPr>
          <w:p w14:paraId="37EE8C47" w14:textId="76124EF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38.101-3 maintenance (Rel-17)</w:t>
            </w:r>
          </w:p>
        </w:tc>
        <w:tc>
          <w:tcPr>
            <w:tcW w:w="0" w:type="auto"/>
          </w:tcPr>
          <w:p w14:paraId="558850B7" w14:textId="376CD0F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698D5CE9" w14:textId="649A89F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6F324E14" w14:textId="17ACE0C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0752</w:t>
            </w:r>
          </w:p>
        </w:tc>
        <w:tc>
          <w:tcPr>
            <w:tcW w:w="0" w:type="auto"/>
          </w:tcPr>
          <w:p w14:paraId="77EA43A2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318D1E" w14:textId="5E38877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4FFAE10" w14:textId="39B1B12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FC56086" w14:textId="70E6059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DC_R16_1BLTE_1BNR_2DL2UL, DC_R17_1BLTE_1BNR_2DL2UL-Core, NR_CADC_R17_5BDL_xBUL, LTE_NR_Simult_RxTx-Core</w:t>
            </w:r>
          </w:p>
        </w:tc>
        <w:tc>
          <w:tcPr>
            <w:tcW w:w="0" w:type="auto"/>
          </w:tcPr>
          <w:p w14:paraId="4214BDCF" w14:textId="4371B60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FF4A906" w14:textId="77777777" w:rsidTr="00115939">
        <w:tc>
          <w:tcPr>
            <w:tcW w:w="0" w:type="auto"/>
          </w:tcPr>
          <w:p w14:paraId="5FC6E06D" w14:textId="680540E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R4-2215256</w:t>
            </w:r>
          </w:p>
        </w:tc>
        <w:tc>
          <w:tcPr>
            <w:tcW w:w="0" w:type="auto"/>
          </w:tcPr>
          <w:p w14:paraId="6B9CA4CA" w14:textId="2C97527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of TS38.101-3 to add new NR_CADC 2BDL_xBUL combinations containing FR1 + FR2-2</w:t>
            </w:r>
          </w:p>
        </w:tc>
        <w:tc>
          <w:tcPr>
            <w:tcW w:w="0" w:type="auto"/>
          </w:tcPr>
          <w:p w14:paraId="736AC880" w14:textId="44430DF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629ABEB9" w14:textId="5B7CD20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6593B285" w14:textId="5E91D03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0753</w:t>
            </w:r>
          </w:p>
        </w:tc>
        <w:tc>
          <w:tcPr>
            <w:tcW w:w="0" w:type="auto"/>
          </w:tcPr>
          <w:p w14:paraId="6E34870F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02E361E" w14:textId="1AEEF73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7DF1DDA" w14:textId="5C8E321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588FEE7" w14:textId="5624C95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0" w:type="auto"/>
          </w:tcPr>
          <w:p w14:paraId="73A79B10" w14:textId="5C4DDE4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602A3647" w14:textId="77777777" w:rsidTr="00115939">
        <w:tc>
          <w:tcPr>
            <w:tcW w:w="0" w:type="auto"/>
          </w:tcPr>
          <w:p w14:paraId="7C4933C8" w14:textId="4E713B1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R4-2212888</w:t>
            </w:r>
          </w:p>
        </w:tc>
        <w:tc>
          <w:tcPr>
            <w:tcW w:w="0" w:type="auto"/>
          </w:tcPr>
          <w:p w14:paraId="1F547C0A" w14:textId="68F5313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Correction of 1024QAM UE demodulation and CQI reporting requirements</w:t>
            </w:r>
          </w:p>
        </w:tc>
        <w:tc>
          <w:tcPr>
            <w:tcW w:w="0" w:type="auto"/>
          </w:tcPr>
          <w:p w14:paraId="07275331" w14:textId="216D932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AAF4430" w14:textId="03B2EAE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00D7A08F" w14:textId="01EB62F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0293</w:t>
            </w:r>
          </w:p>
        </w:tc>
        <w:tc>
          <w:tcPr>
            <w:tcW w:w="0" w:type="auto"/>
          </w:tcPr>
          <w:p w14:paraId="6B374D7C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3A48F73" w14:textId="3E3F46B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B200878" w14:textId="1C879BF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6F1A754" w14:textId="19763A6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NR_DL1024QAM_FR1-Perf</w:t>
            </w:r>
          </w:p>
        </w:tc>
        <w:tc>
          <w:tcPr>
            <w:tcW w:w="0" w:type="auto"/>
          </w:tcPr>
          <w:p w14:paraId="6FAD2325" w14:textId="67AB50B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115939" w14:paraId="10EC7FCE" w14:textId="77777777" w:rsidTr="00115939">
        <w:tc>
          <w:tcPr>
            <w:tcW w:w="0" w:type="auto"/>
          </w:tcPr>
          <w:p w14:paraId="172BD729" w14:textId="5BEFB11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R4-2213660</w:t>
            </w:r>
          </w:p>
        </w:tc>
        <w:tc>
          <w:tcPr>
            <w:tcW w:w="0" w:type="auto"/>
          </w:tcPr>
          <w:p w14:paraId="07EA0369" w14:textId="156A96F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FR2 HST UE demodulation requirement for TS 38.101-4</w:t>
            </w:r>
          </w:p>
        </w:tc>
        <w:tc>
          <w:tcPr>
            <w:tcW w:w="0" w:type="auto"/>
          </w:tcPr>
          <w:p w14:paraId="37917982" w14:textId="352ECEC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2EF4A10" w14:textId="5FC0BAC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10F93FDA" w14:textId="7FCB685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0294</w:t>
            </w:r>
          </w:p>
        </w:tc>
        <w:tc>
          <w:tcPr>
            <w:tcW w:w="0" w:type="auto"/>
          </w:tcPr>
          <w:p w14:paraId="4513413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EB9F5EF" w14:textId="396EED4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F1C9D94" w14:textId="6F92B48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7D602BE" w14:textId="6A25A90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NR_HST_FR2-Perf</w:t>
            </w:r>
          </w:p>
        </w:tc>
        <w:tc>
          <w:tcPr>
            <w:tcW w:w="0" w:type="auto"/>
          </w:tcPr>
          <w:p w14:paraId="483413E8" w14:textId="41D1DAF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5D0756B" w14:textId="77777777" w:rsidTr="00115939">
        <w:tc>
          <w:tcPr>
            <w:tcW w:w="0" w:type="auto"/>
          </w:tcPr>
          <w:p w14:paraId="5E72EC6C" w14:textId="793550F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R4-2213787</w:t>
            </w:r>
          </w:p>
        </w:tc>
        <w:tc>
          <w:tcPr>
            <w:tcW w:w="0" w:type="auto"/>
          </w:tcPr>
          <w:p w14:paraId="79E4E464" w14:textId="0D706F2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BigCR for IRC for intra cell inter user MMSE receiver requirements</w:t>
            </w:r>
          </w:p>
        </w:tc>
        <w:tc>
          <w:tcPr>
            <w:tcW w:w="0" w:type="auto"/>
          </w:tcPr>
          <w:p w14:paraId="5D1AC584" w14:textId="2D63CC1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7183616" w14:textId="689A0B7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26DFE1BB" w14:textId="78B69E0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0295</w:t>
            </w:r>
          </w:p>
        </w:tc>
        <w:tc>
          <w:tcPr>
            <w:tcW w:w="0" w:type="auto"/>
          </w:tcPr>
          <w:p w14:paraId="75E38072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3C39A7D" w14:textId="10D995E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20A77A9" w14:textId="0657FE6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69D8ED3" w14:textId="78C7A68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NR_demod_enh2-Perf</w:t>
            </w:r>
          </w:p>
        </w:tc>
        <w:tc>
          <w:tcPr>
            <w:tcW w:w="0" w:type="auto"/>
          </w:tcPr>
          <w:p w14:paraId="357CF504" w14:textId="1E4DA06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F9E7FBD" w14:textId="77777777" w:rsidTr="00115939">
        <w:tc>
          <w:tcPr>
            <w:tcW w:w="0" w:type="auto"/>
          </w:tcPr>
          <w:p w14:paraId="5471C809" w14:textId="7E976D7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R4-2213788</w:t>
            </w:r>
          </w:p>
        </w:tc>
        <w:tc>
          <w:tcPr>
            <w:tcW w:w="0" w:type="auto"/>
          </w:tcPr>
          <w:p w14:paraId="2C13F556" w14:textId="124F7F8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Addtion requirements for MMSE-IRC receiver for intra cell inter user interference for 2RX</w:t>
            </w:r>
          </w:p>
        </w:tc>
        <w:tc>
          <w:tcPr>
            <w:tcW w:w="0" w:type="auto"/>
          </w:tcPr>
          <w:p w14:paraId="14B7A595" w14:textId="0EDBCC9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4580797" w14:textId="214463F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20280A1E" w14:textId="57BBF3E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0296</w:t>
            </w:r>
          </w:p>
        </w:tc>
        <w:tc>
          <w:tcPr>
            <w:tcW w:w="0" w:type="auto"/>
          </w:tcPr>
          <w:p w14:paraId="3B18E7B5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57DD72E" w14:textId="608840A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7B4E40B" w14:textId="662523C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19D35CA" w14:textId="39DB673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NR_demod_enh2-Perf</w:t>
            </w:r>
          </w:p>
        </w:tc>
        <w:tc>
          <w:tcPr>
            <w:tcW w:w="0" w:type="auto"/>
          </w:tcPr>
          <w:p w14:paraId="47255E46" w14:textId="3113402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40A28B6A" w14:textId="77777777" w:rsidTr="00115939">
        <w:tc>
          <w:tcPr>
            <w:tcW w:w="0" w:type="auto"/>
          </w:tcPr>
          <w:p w14:paraId="07D74719" w14:textId="36CB355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R4-2214547</w:t>
            </w:r>
          </w:p>
        </w:tc>
        <w:tc>
          <w:tcPr>
            <w:tcW w:w="0" w:type="auto"/>
          </w:tcPr>
          <w:p w14:paraId="68CF4725" w14:textId="2CCAA15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Addtion requirements for MMSE-IRC receiver for intra cell inter user interference for 2RX</w:t>
            </w:r>
          </w:p>
        </w:tc>
        <w:tc>
          <w:tcPr>
            <w:tcW w:w="0" w:type="auto"/>
          </w:tcPr>
          <w:p w14:paraId="72E95811" w14:textId="749CC37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7CE46727" w14:textId="3D04DC1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6156416C" w14:textId="7E7D43D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0296</w:t>
            </w:r>
          </w:p>
        </w:tc>
        <w:tc>
          <w:tcPr>
            <w:tcW w:w="0" w:type="auto"/>
          </w:tcPr>
          <w:p w14:paraId="4518A89F" w14:textId="26A059E3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E09B42D" w14:textId="70A517B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5520913" w14:textId="088C389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732F8DE" w14:textId="0664338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NR_demod_enh2-Perf</w:t>
            </w:r>
          </w:p>
        </w:tc>
        <w:tc>
          <w:tcPr>
            <w:tcW w:w="0" w:type="auto"/>
          </w:tcPr>
          <w:p w14:paraId="698223C1" w14:textId="4D18A13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49DA08E0" w14:textId="77777777" w:rsidTr="00115939">
        <w:tc>
          <w:tcPr>
            <w:tcW w:w="0" w:type="auto"/>
          </w:tcPr>
          <w:p w14:paraId="519B0EAF" w14:textId="4C9361E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R4-2213962</w:t>
            </w:r>
          </w:p>
        </w:tc>
        <w:tc>
          <w:tcPr>
            <w:tcW w:w="0" w:type="auto"/>
          </w:tcPr>
          <w:p w14:paraId="448F25BE" w14:textId="4D1F9D4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the introduction of FR2 HST Doppler Trajectory</w:t>
            </w:r>
          </w:p>
        </w:tc>
        <w:tc>
          <w:tcPr>
            <w:tcW w:w="0" w:type="auto"/>
          </w:tcPr>
          <w:p w14:paraId="42A7BF84" w14:textId="50E290A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86B0E75" w14:textId="1ED33B6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E1680BB" w14:textId="289B43E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0297</w:t>
            </w:r>
          </w:p>
        </w:tc>
        <w:tc>
          <w:tcPr>
            <w:tcW w:w="0" w:type="auto"/>
          </w:tcPr>
          <w:p w14:paraId="40558B28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CC855E0" w14:textId="67899C9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C932BC6" w14:textId="2548F6E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50303A6" w14:textId="7B345ED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NR_HST_FR2-Perf</w:t>
            </w:r>
          </w:p>
        </w:tc>
        <w:tc>
          <w:tcPr>
            <w:tcW w:w="0" w:type="auto"/>
          </w:tcPr>
          <w:p w14:paraId="6FAFE466" w14:textId="2327726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3125CE0F" w14:textId="77777777" w:rsidTr="00115939">
        <w:tc>
          <w:tcPr>
            <w:tcW w:w="0" w:type="auto"/>
          </w:tcPr>
          <w:p w14:paraId="3EC21EB6" w14:textId="125EEFE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R4-2213963</w:t>
            </w:r>
          </w:p>
        </w:tc>
        <w:tc>
          <w:tcPr>
            <w:tcW w:w="0" w:type="auto"/>
          </w:tcPr>
          <w:p w14:paraId="3820F46C" w14:textId="5F25BA8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CR for 1024QAM UE Demod Requirements</w:t>
            </w:r>
          </w:p>
        </w:tc>
        <w:tc>
          <w:tcPr>
            <w:tcW w:w="0" w:type="auto"/>
          </w:tcPr>
          <w:p w14:paraId="634DB7F0" w14:textId="45715F1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79650D3" w14:textId="295A39A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1CA771F1" w14:textId="05632B1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0298</w:t>
            </w:r>
          </w:p>
        </w:tc>
        <w:tc>
          <w:tcPr>
            <w:tcW w:w="0" w:type="auto"/>
          </w:tcPr>
          <w:p w14:paraId="5ECAE25F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85B3CB7" w14:textId="4877EBC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F350907" w14:textId="3B9C87B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0A8357F" w14:textId="7F0F0BD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NR_DL1024QAM_FR1-Perf</w:t>
            </w:r>
          </w:p>
        </w:tc>
        <w:tc>
          <w:tcPr>
            <w:tcW w:w="0" w:type="auto"/>
          </w:tcPr>
          <w:p w14:paraId="10192ED1" w14:textId="7F46E05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1F61C02A" w14:textId="77777777" w:rsidTr="00115939">
        <w:tc>
          <w:tcPr>
            <w:tcW w:w="0" w:type="auto"/>
          </w:tcPr>
          <w:p w14:paraId="2978F3D1" w14:textId="0415CA2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R4-2214552</w:t>
            </w:r>
          </w:p>
        </w:tc>
        <w:tc>
          <w:tcPr>
            <w:tcW w:w="0" w:type="auto"/>
          </w:tcPr>
          <w:p w14:paraId="202E5C4A" w14:textId="52F7F04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CR for 1024QAM UE Demod Requirements</w:t>
            </w:r>
          </w:p>
        </w:tc>
        <w:tc>
          <w:tcPr>
            <w:tcW w:w="0" w:type="auto"/>
          </w:tcPr>
          <w:p w14:paraId="2D9741AD" w14:textId="0CCAF9D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EBF4591" w14:textId="61E0741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2ADC9C9A" w14:textId="7AD28A4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0298</w:t>
            </w:r>
          </w:p>
        </w:tc>
        <w:tc>
          <w:tcPr>
            <w:tcW w:w="0" w:type="auto"/>
          </w:tcPr>
          <w:p w14:paraId="6C707A03" w14:textId="7A0F52D4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205BC87" w14:textId="38E9803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11E4F33" w14:textId="70E942F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2D12E4C" w14:textId="3FBA7D9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NR_DL1024QAM_FR1-Perf</w:t>
            </w:r>
          </w:p>
        </w:tc>
        <w:tc>
          <w:tcPr>
            <w:tcW w:w="0" w:type="auto"/>
          </w:tcPr>
          <w:p w14:paraId="4DE9DA1F" w14:textId="7070892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06F4A94" w14:textId="77777777" w:rsidTr="00115939">
        <w:tc>
          <w:tcPr>
            <w:tcW w:w="0" w:type="auto"/>
          </w:tcPr>
          <w:p w14:paraId="0958936E" w14:textId="188CD9B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R4-2214363</w:t>
            </w:r>
          </w:p>
        </w:tc>
        <w:tc>
          <w:tcPr>
            <w:tcW w:w="0" w:type="auto"/>
          </w:tcPr>
          <w:p w14:paraId="261CA1FA" w14:textId="6E894C6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inter-cell MMSE-IRC</w:t>
            </w:r>
          </w:p>
        </w:tc>
        <w:tc>
          <w:tcPr>
            <w:tcW w:w="0" w:type="auto"/>
          </w:tcPr>
          <w:p w14:paraId="337EC472" w14:textId="2444B5C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1430DFA" w14:textId="7AFD78B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247BEB04" w14:textId="690CE8E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0299</w:t>
            </w:r>
          </w:p>
        </w:tc>
        <w:tc>
          <w:tcPr>
            <w:tcW w:w="0" w:type="auto"/>
          </w:tcPr>
          <w:p w14:paraId="40F3BEF6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1F1BA48" w14:textId="2F4F0F3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18450F9" w14:textId="0707F7D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C231AC1" w14:textId="57BBCFC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NR_demod_enh2-Perf</w:t>
            </w:r>
          </w:p>
        </w:tc>
        <w:tc>
          <w:tcPr>
            <w:tcW w:w="0" w:type="auto"/>
          </w:tcPr>
          <w:p w14:paraId="09C61DBB" w14:textId="5B1F6CA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3D6C49F8" w14:textId="77777777" w:rsidTr="00115939">
        <w:tc>
          <w:tcPr>
            <w:tcW w:w="0" w:type="auto"/>
          </w:tcPr>
          <w:p w14:paraId="4086047E" w14:textId="7E5E8B2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R4-2214364</w:t>
            </w:r>
          </w:p>
        </w:tc>
        <w:tc>
          <w:tcPr>
            <w:tcW w:w="0" w:type="auto"/>
          </w:tcPr>
          <w:p w14:paraId="70672545" w14:textId="0C0E469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CRS-IM</w:t>
            </w:r>
          </w:p>
        </w:tc>
        <w:tc>
          <w:tcPr>
            <w:tcW w:w="0" w:type="auto"/>
          </w:tcPr>
          <w:p w14:paraId="400DBD8E" w14:textId="1AB7EC4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A2DC33B" w14:textId="1CEF065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8A795AF" w14:textId="18D37FE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0300</w:t>
            </w:r>
          </w:p>
        </w:tc>
        <w:tc>
          <w:tcPr>
            <w:tcW w:w="0" w:type="auto"/>
          </w:tcPr>
          <w:p w14:paraId="50263FF4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6704456" w14:textId="04DE157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BFA8921" w14:textId="56EA1C3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56BBAC9" w14:textId="6E496DB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NR_demod_enh2-Perf</w:t>
            </w:r>
          </w:p>
        </w:tc>
        <w:tc>
          <w:tcPr>
            <w:tcW w:w="0" w:type="auto"/>
          </w:tcPr>
          <w:p w14:paraId="20E99E58" w14:textId="120278A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4CC1A08E" w14:textId="77777777" w:rsidTr="00115939">
        <w:tc>
          <w:tcPr>
            <w:tcW w:w="0" w:type="auto"/>
          </w:tcPr>
          <w:p w14:paraId="42FEBC8D" w14:textId="3B394E3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R4-2214395</w:t>
            </w:r>
          </w:p>
        </w:tc>
        <w:tc>
          <w:tcPr>
            <w:tcW w:w="0" w:type="auto"/>
          </w:tcPr>
          <w:p w14:paraId="41944663" w14:textId="207B4E2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38.101-4: Introduction of RedCap UE demodulation and CSI reporting requirements</w:t>
            </w:r>
          </w:p>
        </w:tc>
        <w:tc>
          <w:tcPr>
            <w:tcW w:w="0" w:type="auto"/>
          </w:tcPr>
          <w:p w14:paraId="705D23A5" w14:textId="35721FC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02D6F6C" w14:textId="76393D6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2A184D17" w14:textId="0CF56FC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0301</w:t>
            </w:r>
          </w:p>
        </w:tc>
        <w:tc>
          <w:tcPr>
            <w:tcW w:w="0" w:type="auto"/>
          </w:tcPr>
          <w:p w14:paraId="01523072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1924A9" w14:textId="3ECE441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4A0376B" w14:textId="0A16160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17AE8DF" w14:textId="0C5883F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0" w:type="auto"/>
          </w:tcPr>
          <w:p w14:paraId="1344AD86" w14:textId="3ACC01C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F182A99" w14:textId="77777777" w:rsidTr="00115939">
        <w:tc>
          <w:tcPr>
            <w:tcW w:w="0" w:type="auto"/>
          </w:tcPr>
          <w:p w14:paraId="663B6580" w14:textId="5D272F0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R4-2215171</w:t>
            </w:r>
          </w:p>
        </w:tc>
        <w:tc>
          <w:tcPr>
            <w:tcW w:w="0" w:type="auto"/>
          </w:tcPr>
          <w:p w14:paraId="0FB1D7FD" w14:textId="4344450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38.101-4 Maintenance (Rel-15, CAT F)</w:t>
            </w:r>
          </w:p>
        </w:tc>
        <w:tc>
          <w:tcPr>
            <w:tcW w:w="0" w:type="auto"/>
          </w:tcPr>
          <w:p w14:paraId="34B7BB62" w14:textId="2D1A33A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0" w:type="auto"/>
          </w:tcPr>
          <w:p w14:paraId="079C7A78" w14:textId="613C7A6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1912F53C" w14:textId="6830174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0302</w:t>
            </w:r>
          </w:p>
        </w:tc>
        <w:tc>
          <w:tcPr>
            <w:tcW w:w="0" w:type="auto"/>
          </w:tcPr>
          <w:p w14:paraId="0756B5A6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4835349" w14:textId="17FB086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D1ED0EA" w14:textId="147DC43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2418019" w14:textId="37DE1ED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5DBDF74" w14:textId="5F511CC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005ADBFF" w14:textId="77777777" w:rsidTr="00115939">
        <w:tc>
          <w:tcPr>
            <w:tcW w:w="0" w:type="auto"/>
          </w:tcPr>
          <w:p w14:paraId="49F9CF51" w14:textId="38B686E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R4-2215172</w:t>
            </w:r>
          </w:p>
        </w:tc>
        <w:tc>
          <w:tcPr>
            <w:tcW w:w="0" w:type="auto"/>
          </w:tcPr>
          <w:p w14:paraId="0F932541" w14:textId="4D62076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38.101-4 Maintenance (Rel-16, CAT F)</w:t>
            </w:r>
          </w:p>
        </w:tc>
        <w:tc>
          <w:tcPr>
            <w:tcW w:w="0" w:type="auto"/>
          </w:tcPr>
          <w:p w14:paraId="1B08E563" w14:textId="44C337E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0" w:type="auto"/>
          </w:tcPr>
          <w:p w14:paraId="3F54D856" w14:textId="1044CDA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34FC3F1F" w14:textId="3A92114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0303</w:t>
            </w:r>
          </w:p>
        </w:tc>
        <w:tc>
          <w:tcPr>
            <w:tcW w:w="0" w:type="auto"/>
          </w:tcPr>
          <w:p w14:paraId="4C0E66F8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F9128B6" w14:textId="10AD9E9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ED3A82E" w14:textId="6FA90F5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8E7D349" w14:textId="43BE87A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0A18AE8" w14:textId="7F67B01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0B14A9C5" w14:textId="77777777" w:rsidTr="00115939">
        <w:tc>
          <w:tcPr>
            <w:tcW w:w="0" w:type="auto"/>
          </w:tcPr>
          <w:p w14:paraId="6769D672" w14:textId="32C19D5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R4-2215173</w:t>
            </w:r>
          </w:p>
        </w:tc>
        <w:tc>
          <w:tcPr>
            <w:tcW w:w="0" w:type="auto"/>
          </w:tcPr>
          <w:p w14:paraId="6254D138" w14:textId="48BEFED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38.101-4 Maintenance (Rel-17, CAT F)</w:t>
            </w:r>
          </w:p>
        </w:tc>
        <w:tc>
          <w:tcPr>
            <w:tcW w:w="0" w:type="auto"/>
          </w:tcPr>
          <w:p w14:paraId="6AEB2A35" w14:textId="6243097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0" w:type="auto"/>
          </w:tcPr>
          <w:p w14:paraId="5ABF1D6D" w14:textId="40D017F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0D8C745" w14:textId="0A35305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0304</w:t>
            </w:r>
          </w:p>
        </w:tc>
        <w:tc>
          <w:tcPr>
            <w:tcW w:w="0" w:type="auto"/>
          </w:tcPr>
          <w:p w14:paraId="476198C1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62DF32B" w14:textId="358CFF0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BD65DF0" w14:textId="7D20A5E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9DE8532" w14:textId="688A750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8A8B42B" w14:textId="22B75D3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0B427912" w14:textId="77777777" w:rsidTr="00115939">
        <w:tc>
          <w:tcPr>
            <w:tcW w:w="0" w:type="auto"/>
          </w:tcPr>
          <w:p w14:paraId="787FA578" w14:textId="102B5D9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R4-2215203</w:t>
            </w:r>
          </w:p>
        </w:tc>
        <w:tc>
          <w:tcPr>
            <w:tcW w:w="0" w:type="auto"/>
          </w:tcPr>
          <w:p w14:paraId="53FBF2F0" w14:textId="6AB135B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38.101-4 for Rel-17  FR1 HST maintenance (Rel-17, CAT F)</w:t>
            </w:r>
          </w:p>
        </w:tc>
        <w:tc>
          <w:tcPr>
            <w:tcW w:w="0" w:type="auto"/>
          </w:tcPr>
          <w:p w14:paraId="03A3D541" w14:textId="2B67074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F38DFF3" w14:textId="2A8FC99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03F4561B" w14:textId="6934D38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0305</w:t>
            </w:r>
          </w:p>
        </w:tc>
        <w:tc>
          <w:tcPr>
            <w:tcW w:w="0" w:type="auto"/>
          </w:tcPr>
          <w:p w14:paraId="4F9801B4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5864390" w14:textId="2AA30A8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ADAB7BD" w14:textId="4BD7B0E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3C7B1FE" w14:textId="2CA9D81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NR_HST_FR1_enh-Perf</w:t>
            </w:r>
          </w:p>
        </w:tc>
        <w:tc>
          <w:tcPr>
            <w:tcW w:w="0" w:type="auto"/>
          </w:tcPr>
          <w:p w14:paraId="6F041910" w14:textId="0AD4E71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03521424" w14:textId="77777777" w:rsidTr="00115939">
        <w:tc>
          <w:tcPr>
            <w:tcW w:w="0" w:type="auto"/>
          </w:tcPr>
          <w:p w14:paraId="0EE36883" w14:textId="7EDB69D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R4-2212601</w:t>
            </w:r>
          </w:p>
        </w:tc>
        <w:tc>
          <w:tcPr>
            <w:tcW w:w="0" w:type="auto"/>
          </w:tcPr>
          <w:p w14:paraId="452D2B3A" w14:textId="42774E5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38.101-5: Corrections on Rx requirements for NTN UE</w:t>
            </w:r>
          </w:p>
        </w:tc>
        <w:tc>
          <w:tcPr>
            <w:tcW w:w="0" w:type="auto"/>
          </w:tcPr>
          <w:p w14:paraId="70E02E67" w14:textId="76065C0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361198E" w14:textId="6D04E68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0" w:type="auto"/>
          </w:tcPr>
          <w:p w14:paraId="1F1E4B68" w14:textId="700DE55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0" w:type="auto"/>
          </w:tcPr>
          <w:p w14:paraId="683FA10E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C1292D7" w14:textId="60255D3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F982C82" w14:textId="147673A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BF02802" w14:textId="1F40AC7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373B91B8" w14:textId="0F25D57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0251E33F" w14:textId="77777777" w:rsidTr="00115939">
        <w:tc>
          <w:tcPr>
            <w:tcW w:w="0" w:type="auto"/>
          </w:tcPr>
          <w:p w14:paraId="2604166C" w14:textId="1A879A9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R4-2214531</w:t>
            </w:r>
          </w:p>
        </w:tc>
        <w:tc>
          <w:tcPr>
            <w:tcW w:w="0" w:type="auto"/>
          </w:tcPr>
          <w:p w14:paraId="05DCF9BE" w14:textId="5F4351C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38.101-5: Corrections on Rx requirements for NTN UE</w:t>
            </w:r>
          </w:p>
        </w:tc>
        <w:tc>
          <w:tcPr>
            <w:tcW w:w="0" w:type="auto"/>
          </w:tcPr>
          <w:p w14:paraId="09659819" w14:textId="34A425F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1988BD68" w14:textId="185242B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0" w:type="auto"/>
          </w:tcPr>
          <w:p w14:paraId="2DD6F119" w14:textId="26D5235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0" w:type="auto"/>
          </w:tcPr>
          <w:p w14:paraId="29EC11A8" w14:textId="59BAA749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06E1363" w14:textId="68B0891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9EAABBE" w14:textId="57871A1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ACB9A66" w14:textId="7500675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2FEF16FE" w14:textId="2B89CBB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60216C79" w14:textId="77777777" w:rsidTr="00115939">
        <w:tc>
          <w:tcPr>
            <w:tcW w:w="0" w:type="auto"/>
          </w:tcPr>
          <w:p w14:paraId="427FA01A" w14:textId="7D4B484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R4-2212645</w:t>
            </w:r>
          </w:p>
        </w:tc>
        <w:tc>
          <w:tcPr>
            <w:tcW w:w="0" w:type="auto"/>
          </w:tcPr>
          <w:p w14:paraId="352DEF65" w14:textId="4C20C25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38.101-5 - Tx requirements issues fixes</w:t>
            </w:r>
          </w:p>
        </w:tc>
        <w:tc>
          <w:tcPr>
            <w:tcW w:w="0" w:type="auto"/>
          </w:tcPr>
          <w:p w14:paraId="3E45C963" w14:textId="1FCBF82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64BB0B0" w14:textId="6EFB5EE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0" w:type="auto"/>
          </w:tcPr>
          <w:p w14:paraId="70C5FB9E" w14:textId="3C75D93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0" w:type="auto"/>
          </w:tcPr>
          <w:p w14:paraId="7652D8A0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34D789F" w14:textId="101A8CC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E194767" w14:textId="6596EBC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AD4F384" w14:textId="69DF3FE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768ED229" w14:textId="34A447C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66EFF593" w14:textId="77777777" w:rsidTr="00115939">
        <w:tc>
          <w:tcPr>
            <w:tcW w:w="0" w:type="auto"/>
          </w:tcPr>
          <w:p w14:paraId="7E57F41A" w14:textId="1EAD01A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R4-2212646</w:t>
            </w:r>
          </w:p>
        </w:tc>
        <w:tc>
          <w:tcPr>
            <w:tcW w:w="0" w:type="auto"/>
          </w:tcPr>
          <w:p w14:paraId="0F3C805C" w14:textId="6E24A00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38.101-5 - Rx requirements issues fixes</w:t>
            </w:r>
          </w:p>
        </w:tc>
        <w:tc>
          <w:tcPr>
            <w:tcW w:w="0" w:type="auto"/>
          </w:tcPr>
          <w:p w14:paraId="1F150717" w14:textId="0E1B45B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4BDC3A4" w14:textId="474F5BC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0" w:type="auto"/>
          </w:tcPr>
          <w:p w14:paraId="7F072C96" w14:textId="4A8074E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0" w:type="auto"/>
          </w:tcPr>
          <w:p w14:paraId="514677AB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769BAA8" w14:textId="3D12723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E2A8936" w14:textId="07B4010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0DEAFB6" w14:textId="1F97E54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0A07C3D2" w14:textId="21437AB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40C6BF58" w14:textId="77777777" w:rsidTr="00115939">
        <w:tc>
          <w:tcPr>
            <w:tcW w:w="0" w:type="auto"/>
          </w:tcPr>
          <w:p w14:paraId="24521635" w14:textId="23A75F2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R4-2214533</w:t>
            </w:r>
          </w:p>
        </w:tc>
        <w:tc>
          <w:tcPr>
            <w:tcW w:w="0" w:type="auto"/>
          </w:tcPr>
          <w:p w14:paraId="7C2AC591" w14:textId="66FAEA6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38.101-5 - Rx requirements issues fixes</w:t>
            </w:r>
          </w:p>
        </w:tc>
        <w:tc>
          <w:tcPr>
            <w:tcW w:w="0" w:type="auto"/>
          </w:tcPr>
          <w:p w14:paraId="0FEA5579" w14:textId="42FF864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BDDB7EF" w14:textId="5FD00EB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0" w:type="auto"/>
          </w:tcPr>
          <w:p w14:paraId="73E60F68" w14:textId="4BD24F8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0" w:type="auto"/>
          </w:tcPr>
          <w:p w14:paraId="5BEA02D7" w14:textId="5E4223AB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B7BC7E6" w14:textId="2A5F3C5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6B09B93" w14:textId="229B0B6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04D01CA" w14:textId="31107B6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754A5C60" w14:textId="605AFF3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D03E0DB" w14:textId="77777777" w:rsidTr="00115939">
        <w:tc>
          <w:tcPr>
            <w:tcW w:w="0" w:type="auto"/>
          </w:tcPr>
          <w:p w14:paraId="23EE2545" w14:textId="38D5FF2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R4-2213156</w:t>
            </w:r>
          </w:p>
        </w:tc>
        <w:tc>
          <w:tcPr>
            <w:tcW w:w="0" w:type="auto"/>
          </w:tcPr>
          <w:p w14:paraId="021882E4" w14:textId="04AB8ED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38.101-5 to further improve the wording for frequency error requirements</w:t>
            </w:r>
          </w:p>
        </w:tc>
        <w:tc>
          <w:tcPr>
            <w:tcW w:w="0" w:type="auto"/>
          </w:tcPr>
          <w:p w14:paraId="01620880" w14:textId="449261C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8ECB54D" w14:textId="3EBE138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0" w:type="auto"/>
          </w:tcPr>
          <w:p w14:paraId="1BF40830" w14:textId="1D0085D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0004</w:t>
            </w:r>
          </w:p>
        </w:tc>
        <w:tc>
          <w:tcPr>
            <w:tcW w:w="0" w:type="auto"/>
          </w:tcPr>
          <w:p w14:paraId="7BEAC920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932D535" w14:textId="381AD0A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E2A4F29" w14:textId="77C4AC0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82BA9F1" w14:textId="4F087C4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2E23586C" w14:textId="1395AE9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15939" w14:paraId="57DD13AB" w14:textId="77777777" w:rsidTr="00115939">
        <w:tc>
          <w:tcPr>
            <w:tcW w:w="0" w:type="auto"/>
          </w:tcPr>
          <w:p w14:paraId="183A1FBE" w14:textId="57485CE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R4-2213393</w:t>
            </w:r>
          </w:p>
        </w:tc>
        <w:tc>
          <w:tcPr>
            <w:tcW w:w="0" w:type="auto"/>
          </w:tcPr>
          <w:p w14:paraId="08E0696F" w14:textId="0E21560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on HST Maintenance (Rel-16)</w:t>
            </w:r>
          </w:p>
        </w:tc>
        <w:tc>
          <w:tcPr>
            <w:tcW w:w="0" w:type="auto"/>
          </w:tcPr>
          <w:p w14:paraId="24397DA6" w14:textId="2FEDF5E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C96173B" w14:textId="5700657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350608AD" w14:textId="4541039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0392</w:t>
            </w:r>
          </w:p>
        </w:tc>
        <w:tc>
          <w:tcPr>
            <w:tcW w:w="0" w:type="auto"/>
          </w:tcPr>
          <w:p w14:paraId="4387B14F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7AA0315" w14:textId="6A3443C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0451F3C" w14:textId="7219D7E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6CC1C22" w14:textId="647D91B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6F602E4C" w14:textId="404CD63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15939" w14:paraId="79C7A12E" w14:textId="77777777" w:rsidTr="00115939">
        <w:tc>
          <w:tcPr>
            <w:tcW w:w="0" w:type="auto"/>
          </w:tcPr>
          <w:p w14:paraId="760DC8E3" w14:textId="7A7F5AA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R4-2213394</w:t>
            </w:r>
          </w:p>
        </w:tc>
        <w:tc>
          <w:tcPr>
            <w:tcW w:w="0" w:type="auto"/>
          </w:tcPr>
          <w:p w14:paraId="09E0AF12" w14:textId="02C54C6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on HST Maintenance (Rel-17 Cat A)</w:t>
            </w:r>
          </w:p>
        </w:tc>
        <w:tc>
          <w:tcPr>
            <w:tcW w:w="0" w:type="auto"/>
          </w:tcPr>
          <w:p w14:paraId="0BA8E9BC" w14:textId="660FD00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A1B7A81" w14:textId="07AC452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3B37A352" w14:textId="76E5EB3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0393</w:t>
            </w:r>
          </w:p>
        </w:tc>
        <w:tc>
          <w:tcPr>
            <w:tcW w:w="0" w:type="auto"/>
          </w:tcPr>
          <w:p w14:paraId="60814F50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BCC97B0" w14:textId="6D7E8FF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2E41CCB" w14:textId="2B6542C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4317A21" w14:textId="66C0B77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9270A6C" w14:textId="0A4B603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15939" w14:paraId="01F21195" w14:textId="77777777" w:rsidTr="00115939">
        <w:tc>
          <w:tcPr>
            <w:tcW w:w="0" w:type="auto"/>
          </w:tcPr>
          <w:p w14:paraId="5881C951" w14:textId="3E9924F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R4-2213578</w:t>
            </w:r>
          </w:p>
        </w:tc>
        <w:tc>
          <w:tcPr>
            <w:tcW w:w="0" w:type="auto"/>
          </w:tcPr>
          <w:p w14:paraId="06151839" w14:textId="142B2B0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 on n100 corrections</w:t>
            </w:r>
          </w:p>
        </w:tc>
        <w:tc>
          <w:tcPr>
            <w:tcW w:w="0" w:type="auto"/>
          </w:tcPr>
          <w:p w14:paraId="724EF67B" w14:textId="571DED6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A52BA3A" w14:textId="322A588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32BF327D" w14:textId="1D93C68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0394</w:t>
            </w:r>
          </w:p>
        </w:tc>
        <w:tc>
          <w:tcPr>
            <w:tcW w:w="0" w:type="auto"/>
          </w:tcPr>
          <w:p w14:paraId="6C00C311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4486553" w14:textId="49350B4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8640EA0" w14:textId="12FF816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191D223" w14:textId="6F13627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0" w:type="auto"/>
          </w:tcPr>
          <w:p w14:paraId="62376387" w14:textId="55B5759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063B6D36" w14:textId="77777777" w:rsidTr="00115939">
        <w:tc>
          <w:tcPr>
            <w:tcW w:w="0" w:type="auto"/>
          </w:tcPr>
          <w:p w14:paraId="5CCD1CD9" w14:textId="30D95B1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R4-2214545</w:t>
            </w:r>
          </w:p>
        </w:tc>
        <w:tc>
          <w:tcPr>
            <w:tcW w:w="0" w:type="auto"/>
          </w:tcPr>
          <w:p w14:paraId="43D89BC1" w14:textId="1D88CDE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 on n100 corrections</w:t>
            </w:r>
          </w:p>
        </w:tc>
        <w:tc>
          <w:tcPr>
            <w:tcW w:w="0" w:type="auto"/>
          </w:tcPr>
          <w:p w14:paraId="67DC1CAB" w14:textId="245038D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244B8FF" w14:textId="34A157B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2179BF31" w14:textId="2CAFBA0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0394</w:t>
            </w:r>
          </w:p>
        </w:tc>
        <w:tc>
          <w:tcPr>
            <w:tcW w:w="0" w:type="auto"/>
          </w:tcPr>
          <w:p w14:paraId="56A88941" w14:textId="6C7FE273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AA653EA" w14:textId="011F3C0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9EDEE8D" w14:textId="264FBCA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7E5A06B" w14:textId="5C061FA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0" w:type="auto"/>
          </w:tcPr>
          <w:p w14:paraId="7F47F2D2" w14:textId="71F910B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35D7AB17" w14:textId="77777777" w:rsidTr="00115939">
        <w:tc>
          <w:tcPr>
            <w:tcW w:w="0" w:type="auto"/>
          </w:tcPr>
          <w:p w14:paraId="7D913752" w14:textId="2DCB4FD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R4-2213661</w:t>
            </w:r>
          </w:p>
        </w:tc>
        <w:tc>
          <w:tcPr>
            <w:tcW w:w="0" w:type="auto"/>
          </w:tcPr>
          <w:p w14:paraId="470430E9" w14:textId="6BC2FE0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FR2 HST BS demodulation requirement for TS 38.104</w:t>
            </w:r>
          </w:p>
        </w:tc>
        <w:tc>
          <w:tcPr>
            <w:tcW w:w="0" w:type="auto"/>
          </w:tcPr>
          <w:p w14:paraId="06D538AF" w14:textId="3298A70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CEC437A" w14:textId="254D099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4EE5781C" w14:textId="1774DED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0395</w:t>
            </w:r>
          </w:p>
        </w:tc>
        <w:tc>
          <w:tcPr>
            <w:tcW w:w="0" w:type="auto"/>
          </w:tcPr>
          <w:p w14:paraId="543DAD60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D312898" w14:textId="7995857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1EF3E90" w14:textId="782D27C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23FF102" w14:textId="775AD99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NR_HST_FR2-Perf</w:t>
            </w:r>
          </w:p>
        </w:tc>
        <w:tc>
          <w:tcPr>
            <w:tcW w:w="0" w:type="auto"/>
          </w:tcPr>
          <w:p w14:paraId="3A0D9346" w14:textId="7359BAB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3AC7C3E2" w14:textId="77777777" w:rsidTr="00115939">
        <w:tc>
          <w:tcPr>
            <w:tcW w:w="0" w:type="auto"/>
          </w:tcPr>
          <w:p w14:paraId="2DC2D8FC" w14:textId="1CB27EF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R4-2213671</w:t>
            </w:r>
          </w:p>
        </w:tc>
        <w:tc>
          <w:tcPr>
            <w:tcW w:w="0" w:type="auto"/>
          </w:tcPr>
          <w:p w14:paraId="270B0F05" w14:textId="06BE40C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CR on FR1 HST UL timing adjustment requirements for TS 38.104</w:t>
            </w:r>
          </w:p>
        </w:tc>
        <w:tc>
          <w:tcPr>
            <w:tcW w:w="0" w:type="auto"/>
          </w:tcPr>
          <w:p w14:paraId="6E4BF3A0" w14:textId="4BC79A6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2CE45E5" w14:textId="437A931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6E5C5D4C" w14:textId="506AC6D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0396</w:t>
            </w:r>
          </w:p>
        </w:tc>
        <w:tc>
          <w:tcPr>
            <w:tcW w:w="0" w:type="auto"/>
          </w:tcPr>
          <w:p w14:paraId="6874173B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8AC1E8E" w14:textId="2B5B9B0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E1D0B8D" w14:textId="7457ECE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B50CB29" w14:textId="6C27658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358E9A71" w14:textId="3E6FCF2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115939" w14:paraId="13A04E8C" w14:textId="77777777" w:rsidTr="00115939">
        <w:tc>
          <w:tcPr>
            <w:tcW w:w="0" w:type="auto"/>
          </w:tcPr>
          <w:p w14:paraId="47504A5B" w14:textId="07F204F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R4-2213674</w:t>
            </w:r>
          </w:p>
        </w:tc>
        <w:tc>
          <w:tcPr>
            <w:tcW w:w="0" w:type="auto"/>
          </w:tcPr>
          <w:p w14:paraId="6E416AA9" w14:textId="6AB427E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CR on FR1 HST UL timing adjustment requirements for TS 38.104</w:t>
            </w:r>
          </w:p>
        </w:tc>
        <w:tc>
          <w:tcPr>
            <w:tcW w:w="0" w:type="auto"/>
          </w:tcPr>
          <w:p w14:paraId="5EA5BAEC" w14:textId="1C6AC18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700CE5F" w14:textId="468F02E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14F9D5CD" w14:textId="776F2DD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0397</w:t>
            </w:r>
          </w:p>
        </w:tc>
        <w:tc>
          <w:tcPr>
            <w:tcW w:w="0" w:type="auto"/>
          </w:tcPr>
          <w:p w14:paraId="4F8BD14B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1E91073" w14:textId="7F3F37D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528DC54" w14:textId="374F560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B99401C" w14:textId="79A439A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313D317D" w14:textId="2C44F08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15939" w14:paraId="41BA91D3" w14:textId="77777777" w:rsidTr="00115939">
        <w:tc>
          <w:tcPr>
            <w:tcW w:w="0" w:type="auto"/>
          </w:tcPr>
          <w:p w14:paraId="68EAD006" w14:textId="2D7912D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R4-2213821</w:t>
            </w:r>
          </w:p>
        </w:tc>
        <w:tc>
          <w:tcPr>
            <w:tcW w:w="0" w:type="auto"/>
          </w:tcPr>
          <w:p w14:paraId="133B67C6" w14:textId="18D464A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CR:Modification of test parameters of PF2 performance requirements in TS 38.104 (Rel-15)</w:t>
            </w:r>
          </w:p>
        </w:tc>
        <w:tc>
          <w:tcPr>
            <w:tcW w:w="0" w:type="auto"/>
          </w:tcPr>
          <w:p w14:paraId="6908D87D" w14:textId="2726040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13663125" w14:textId="7875649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527803F9" w14:textId="4AA021A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0398</w:t>
            </w:r>
          </w:p>
        </w:tc>
        <w:tc>
          <w:tcPr>
            <w:tcW w:w="0" w:type="auto"/>
          </w:tcPr>
          <w:p w14:paraId="613D55C0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90F8EFB" w14:textId="7C391F1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4ECD9B3" w14:textId="366AEAD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D686970" w14:textId="3EBFC4D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9A1DD7B" w14:textId="5DEE852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083DE99E" w14:textId="77777777" w:rsidTr="00115939">
        <w:tc>
          <w:tcPr>
            <w:tcW w:w="0" w:type="auto"/>
          </w:tcPr>
          <w:p w14:paraId="0661B84F" w14:textId="4A37FFF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R4-2214549</w:t>
            </w:r>
          </w:p>
        </w:tc>
        <w:tc>
          <w:tcPr>
            <w:tcW w:w="0" w:type="auto"/>
          </w:tcPr>
          <w:p w14:paraId="6DE861A6" w14:textId="61631E4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CR:Modification of test parameters of PF2 performance requirements in TS 38.104 (Rel-15)</w:t>
            </w:r>
          </w:p>
        </w:tc>
        <w:tc>
          <w:tcPr>
            <w:tcW w:w="0" w:type="auto"/>
          </w:tcPr>
          <w:p w14:paraId="06F70AEE" w14:textId="328CDC6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E6AF60C" w14:textId="60EF98F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786DFCED" w14:textId="62CBC46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0398</w:t>
            </w:r>
          </w:p>
        </w:tc>
        <w:tc>
          <w:tcPr>
            <w:tcW w:w="0" w:type="auto"/>
          </w:tcPr>
          <w:p w14:paraId="2E8D16BF" w14:textId="3E3B3FC5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5AE6098" w14:textId="020A4EE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DBCA4CD" w14:textId="60826BD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90B1070" w14:textId="06708C4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8824280" w14:textId="26C2308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494C3B60" w14:textId="77777777" w:rsidTr="00115939">
        <w:tc>
          <w:tcPr>
            <w:tcW w:w="0" w:type="auto"/>
          </w:tcPr>
          <w:p w14:paraId="1BE669FB" w14:textId="0C8EB29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R4-2213822</w:t>
            </w:r>
          </w:p>
        </w:tc>
        <w:tc>
          <w:tcPr>
            <w:tcW w:w="0" w:type="auto"/>
          </w:tcPr>
          <w:p w14:paraId="717C7B34" w14:textId="5966D14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CR:Modification of test parameters of PF2 performance requirements in TS 38.104 (Rel-16)</w:t>
            </w:r>
          </w:p>
        </w:tc>
        <w:tc>
          <w:tcPr>
            <w:tcW w:w="0" w:type="auto"/>
          </w:tcPr>
          <w:p w14:paraId="4F8F5C7F" w14:textId="5876887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9DC4F79" w14:textId="565F60D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23E1BEE8" w14:textId="2412860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0399</w:t>
            </w:r>
          </w:p>
        </w:tc>
        <w:tc>
          <w:tcPr>
            <w:tcW w:w="0" w:type="auto"/>
          </w:tcPr>
          <w:p w14:paraId="26659DFA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36A558A" w14:textId="75AD5CD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160612E" w14:textId="16CE8B5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97CF795" w14:textId="0CC3E16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A32C8C0" w14:textId="51AB9FC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24D11D4B" w14:textId="77777777" w:rsidTr="00115939">
        <w:tc>
          <w:tcPr>
            <w:tcW w:w="0" w:type="auto"/>
          </w:tcPr>
          <w:p w14:paraId="3D919BF9" w14:textId="055D842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R4-2213823</w:t>
            </w:r>
          </w:p>
        </w:tc>
        <w:tc>
          <w:tcPr>
            <w:tcW w:w="0" w:type="auto"/>
          </w:tcPr>
          <w:p w14:paraId="16197913" w14:textId="6FA30DE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CR:Modification of test parameters of PF2 performance requirements in TS 38.104 (Rel-17)</w:t>
            </w:r>
          </w:p>
        </w:tc>
        <w:tc>
          <w:tcPr>
            <w:tcW w:w="0" w:type="auto"/>
          </w:tcPr>
          <w:p w14:paraId="6A468AAB" w14:textId="5D5932E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F42A7E0" w14:textId="4203B06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2B2F097A" w14:textId="22930E0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0400</w:t>
            </w:r>
          </w:p>
        </w:tc>
        <w:tc>
          <w:tcPr>
            <w:tcW w:w="0" w:type="auto"/>
          </w:tcPr>
          <w:p w14:paraId="468B63A3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C7A47A4" w14:textId="7E8DD54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A1B6035" w14:textId="223B90C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7468E05" w14:textId="622E24E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8C33B91" w14:textId="1F4A2FA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33486CA0" w14:textId="77777777" w:rsidTr="00115939">
        <w:tc>
          <w:tcPr>
            <w:tcW w:w="0" w:type="auto"/>
          </w:tcPr>
          <w:p w14:paraId="0A15A978" w14:textId="7C7BF97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R4-2214051</w:t>
            </w:r>
          </w:p>
        </w:tc>
        <w:tc>
          <w:tcPr>
            <w:tcW w:w="0" w:type="auto"/>
          </w:tcPr>
          <w:p w14:paraId="7C132872" w14:textId="3B1EEF3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38.104: Add 5 MHz channel BW for n41</w:t>
            </w:r>
          </w:p>
        </w:tc>
        <w:tc>
          <w:tcPr>
            <w:tcW w:w="0" w:type="auto"/>
          </w:tcPr>
          <w:p w14:paraId="0603A50A" w14:textId="2CCB59C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54DF1B6A" w14:textId="103F465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0E2BA6D9" w14:textId="667A296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0401</w:t>
            </w:r>
          </w:p>
        </w:tc>
        <w:tc>
          <w:tcPr>
            <w:tcW w:w="0" w:type="auto"/>
          </w:tcPr>
          <w:p w14:paraId="3BAC978B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73E78A0" w14:textId="7794592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2A676C0" w14:textId="112CC7C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726A1C8" w14:textId="7DF8969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NR_bands_R17_BWs-Core</w:t>
            </w:r>
          </w:p>
        </w:tc>
        <w:tc>
          <w:tcPr>
            <w:tcW w:w="0" w:type="auto"/>
          </w:tcPr>
          <w:p w14:paraId="10193D11" w14:textId="44B74B9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3DF5123D" w14:textId="77777777" w:rsidTr="00115939">
        <w:tc>
          <w:tcPr>
            <w:tcW w:w="0" w:type="auto"/>
          </w:tcPr>
          <w:p w14:paraId="3F92B005" w14:textId="7DC98BE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R4-2214654</w:t>
            </w:r>
          </w:p>
        </w:tc>
        <w:tc>
          <w:tcPr>
            <w:tcW w:w="0" w:type="auto"/>
          </w:tcPr>
          <w:p w14:paraId="7977756C" w14:textId="3808B2F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38.104: Add 5 MHz channel BW for n41</w:t>
            </w:r>
          </w:p>
        </w:tc>
        <w:tc>
          <w:tcPr>
            <w:tcW w:w="0" w:type="auto"/>
          </w:tcPr>
          <w:p w14:paraId="76E0A69E" w14:textId="40C5D75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2364FB4E" w14:textId="00E2EDE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74099535" w14:textId="1CCCE9A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0401</w:t>
            </w:r>
          </w:p>
        </w:tc>
        <w:tc>
          <w:tcPr>
            <w:tcW w:w="0" w:type="auto"/>
          </w:tcPr>
          <w:p w14:paraId="2EAE0319" w14:textId="7C2D148B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4B99ED6" w14:textId="687A128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00F5FE5" w14:textId="2E25377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8DE9A1A" w14:textId="64CE483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NR_bands_R17_BWs-Core</w:t>
            </w:r>
          </w:p>
        </w:tc>
        <w:tc>
          <w:tcPr>
            <w:tcW w:w="0" w:type="auto"/>
          </w:tcPr>
          <w:p w14:paraId="7ECA9CFA" w14:textId="58B6553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4A02B9EF" w14:textId="77777777" w:rsidTr="00115939">
        <w:tc>
          <w:tcPr>
            <w:tcW w:w="0" w:type="auto"/>
          </w:tcPr>
          <w:p w14:paraId="701C8FA2" w14:textId="65A3D3E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R4-2214391</w:t>
            </w:r>
          </w:p>
        </w:tc>
        <w:tc>
          <w:tcPr>
            <w:tcW w:w="0" w:type="auto"/>
          </w:tcPr>
          <w:p w14:paraId="12BF2BF8" w14:textId="590502B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coverage enhancement performance requirements for TS38.104</w:t>
            </w:r>
          </w:p>
        </w:tc>
        <w:tc>
          <w:tcPr>
            <w:tcW w:w="0" w:type="auto"/>
          </w:tcPr>
          <w:p w14:paraId="4B069525" w14:textId="3046BA8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5694944A" w14:textId="246E3A1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1D09D1A6" w14:textId="33B7398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0402</w:t>
            </w:r>
          </w:p>
        </w:tc>
        <w:tc>
          <w:tcPr>
            <w:tcW w:w="0" w:type="auto"/>
          </w:tcPr>
          <w:p w14:paraId="1CBC7CF6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612B0ED" w14:textId="1727D51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61A397C" w14:textId="6E26279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71C052B" w14:textId="48C9EF6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NR_cov_enh-Perf</w:t>
            </w:r>
          </w:p>
        </w:tc>
        <w:tc>
          <w:tcPr>
            <w:tcW w:w="0" w:type="auto"/>
          </w:tcPr>
          <w:p w14:paraId="58FF0229" w14:textId="05F2F02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515A8F31" w14:textId="77777777" w:rsidTr="00115939">
        <w:tc>
          <w:tcPr>
            <w:tcW w:w="0" w:type="auto"/>
          </w:tcPr>
          <w:p w14:paraId="4D6ED68E" w14:textId="1A34397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R4-2215174</w:t>
            </w:r>
          </w:p>
        </w:tc>
        <w:tc>
          <w:tcPr>
            <w:tcW w:w="0" w:type="auto"/>
          </w:tcPr>
          <w:p w14:paraId="3029DE87" w14:textId="608D954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38.104 Maintenance RF part (Rel-16, CAT F)</w:t>
            </w:r>
          </w:p>
        </w:tc>
        <w:tc>
          <w:tcPr>
            <w:tcW w:w="0" w:type="auto"/>
          </w:tcPr>
          <w:p w14:paraId="514AABD2" w14:textId="32A5633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0" w:type="auto"/>
          </w:tcPr>
          <w:p w14:paraId="38AE7BC5" w14:textId="0DDD2B2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18CEFE4C" w14:textId="78CE152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0403</w:t>
            </w:r>
          </w:p>
        </w:tc>
        <w:tc>
          <w:tcPr>
            <w:tcW w:w="0" w:type="auto"/>
          </w:tcPr>
          <w:p w14:paraId="57FE7942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87EB609" w14:textId="150EF8D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01A680A" w14:textId="7A6C873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0160945" w14:textId="308B937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86E7A67" w14:textId="75A5BB8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45EFC578" w14:textId="77777777" w:rsidTr="00115939">
        <w:tc>
          <w:tcPr>
            <w:tcW w:w="0" w:type="auto"/>
          </w:tcPr>
          <w:p w14:paraId="4B39F51A" w14:textId="1A775DB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R4-2215175</w:t>
            </w:r>
          </w:p>
        </w:tc>
        <w:tc>
          <w:tcPr>
            <w:tcW w:w="0" w:type="auto"/>
          </w:tcPr>
          <w:p w14:paraId="097CBFD7" w14:textId="705410F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38.104 Maintenance RF part (Rel-17, CAT F)</w:t>
            </w:r>
          </w:p>
        </w:tc>
        <w:tc>
          <w:tcPr>
            <w:tcW w:w="0" w:type="auto"/>
          </w:tcPr>
          <w:p w14:paraId="11D842F8" w14:textId="641CF1B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0" w:type="auto"/>
          </w:tcPr>
          <w:p w14:paraId="308DEFD9" w14:textId="45719C5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503723CF" w14:textId="3286E16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0404</w:t>
            </w:r>
          </w:p>
        </w:tc>
        <w:tc>
          <w:tcPr>
            <w:tcW w:w="0" w:type="auto"/>
          </w:tcPr>
          <w:p w14:paraId="6E659D14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B480326" w14:textId="7B81668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4AD9E73" w14:textId="2E46775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3A46CDB" w14:textId="605E51F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5F0E78C" w14:textId="1D7ABA5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3E97FA75" w14:textId="77777777" w:rsidTr="00115939">
        <w:tc>
          <w:tcPr>
            <w:tcW w:w="0" w:type="auto"/>
          </w:tcPr>
          <w:p w14:paraId="6B9A98B5" w14:textId="677024A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R4-2215176</w:t>
            </w:r>
          </w:p>
        </w:tc>
        <w:tc>
          <w:tcPr>
            <w:tcW w:w="0" w:type="auto"/>
          </w:tcPr>
          <w:p w14:paraId="24E154E3" w14:textId="543C20A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38.104 Maintenance Demod part (Rel-15, CAT F)</w:t>
            </w:r>
          </w:p>
        </w:tc>
        <w:tc>
          <w:tcPr>
            <w:tcW w:w="0" w:type="auto"/>
          </w:tcPr>
          <w:p w14:paraId="73824920" w14:textId="21BE2AD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0" w:type="auto"/>
          </w:tcPr>
          <w:p w14:paraId="683C4776" w14:textId="177D86F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6B8E5700" w14:textId="45AE9E6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0405</w:t>
            </w:r>
          </w:p>
        </w:tc>
        <w:tc>
          <w:tcPr>
            <w:tcW w:w="0" w:type="auto"/>
          </w:tcPr>
          <w:p w14:paraId="4EAC92BC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D861A53" w14:textId="57006B0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CACCECD" w14:textId="4616C48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C86507B" w14:textId="727F73B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7CA7FDC" w14:textId="1E86540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C4AB5F3" w14:textId="77777777" w:rsidTr="00115939">
        <w:tc>
          <w:tcPr>
            <w:tcW w:w="0" w:type="auto"/>
          </w:tcPr>
          <w:p w14:paraId="23319E9D" w14:textId="393308C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R4-2215177</w:t>
            </w:r>
          </w:p>
        </w:tc>
        <w:tc>
          <w:tcPr>
            <w:tcW w:w="0" w:type="auto"/>
          </w:tcPr>
          <w:p w14:paraId="419EA515" w14:textId="75E4FB3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38.104 Maintenance Demod part (Rel-16, CAT F)</w:t>
            </w:r>
          </w:p>
        </w:tc>
        <w:tc>
          <w:tcPr>
            <w:tcW w:w="0" w:type="auto"/>
          </w:tcPr>
          <w:p w14:paraId="7E2FEB5F" w14:textId="6C86FC1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0" w:type="auto"/>
          </w:tcPr>
          <w:p w14:paraId="0F658610" w14:textId="11811F4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44D4D2AD" w14:textId="2199871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0406</w:t>
            </w:r>
          </w:p>
        </w:tc>
        <w:tc>
          <w:tcPr>
            <w:tcW w:w="0" w:type="auto"/>
          </w:tcPr>
          <w:p w14:paraId="33A31FE6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40B875C" w14:textId="19E03BD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9548EDE" w14:textId="4A64BA0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BF9A833" w14:textId="1541F30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3B6864B" w14:textId="1E15A59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40A57018" w14:textId="77777777" w:rsidTr="00115939">
        <w:tc>
          <w:tcPr>
            <w:tcW w:w="0" w:type="auto"/>
          </w:tcPr>
          <w:p w14:paraId="0E79206B" w14:textId="25CA2E4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R4-2215178</w:t>
            </w:r>
          </w:p>
        </w:tc>
        <w:tc>
          <w:tcPr>
            <w:tcW w:w="0" w:type="auto"/>
          </w:tcPr>
          <w:p w14:paraId="57DD7153" w14:textId="585D057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38.104 Maintenance Demod part (Rel-17, CAT F)</w:t>
            </w:r>
          </w:p>
        </w:tc>
        <w:tc>
          <w:tcPr>
            <w:tcW w:w="0" w:type="auto"/>
          </w:tcPr>
          <w:p w14:paraId="65516FCA" w14:textId="03A6C91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0" w:type="auto"/>
          </w:tcPr>
          <w:p w14:paraId="003A9525" w14:textId="307D800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62784A1C" w14:textId="59A54C0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0407</w:t>
            </w:r>
          </w:p>
        </w:tc>
        <w:tc>
          <w:tcPr>
            <w:tcW w:w="0" w:type="auto"/>
          </w:tcPr>
          <w:p w14:paraId="3BC011AE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2730B97" w14:textId="3561BCC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2906F5B" w14:textId="0194B04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A0CC52F" w14:textId="403C842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6F56EB8" w14:textId="6CA630D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F98CA4A" w14:textId="77777777" w:rsidTr="00115939">
        <w:tc>
          <w:tcPr>
            <w:tcW w:w="0" w:type="auto"/>
          </w:tcPr>
          <w:p w14:paraId="18CF09DA" w14:textId="2395763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R4-2215202</w:t>
            </w:r>
          </w:p>
        </w:tc>
        <w:tc>
          <w:tcPr>
            <w:tcW w:w="0" w:type="auto"/>
          </w:tcPr>
          <w:p w14:paraId="59B99E20" w14:textId="37E5D7A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38.104 for Rel-17  NR extension up to 71 GHz maintenance (Rel-17, CAT F)</w:t>
            </w:r>
          </w:p>
        </w:tc>
        <w:tc>
          <w:tcPr>
            <w:tcW w:w="0" w:type="auto"/>
          </w:tcPr>
          <w:p w14:paraId="40F418BA" w14:textId="078F052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F656F02" w14:textId="14C64B3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21609EF5" w14:textId="16405BD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0408</w:t>
            </w:r>
          </w:p>
        </w:tc>
        <w:tc>
          <w:tcPr>
            <w:tcW w:w="0" w:type="auto"/>
          </w:tcPr>
          <w:p w14:paraId="12BEE0F8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FC933E7" w14:textId="3E101F4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4D90C65" w14:textId="0B8D786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5BD529D" w14:textId="4D51FB4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0" w:type="auto"/>
          </w:tcPr>
          <w:p w14:paraId="3B17154C" w14:textId="5D220BD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8A9C60C" w14:textId="77777777" w:rsidTr="00115939">
        <w:tc>
          <w:tcPr>
            <w:tcW w:w="0" w:type="auto"/>
          </w:tcPr>
          <w:p w14:paraId="025B82B9" w14:textId="041FAC8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R4-2215252</w:t>
            </w:r>
          </w:p>
        </w:tc>
        <w:tc>
          <w:tcPr>
            <w:tcW w:w="0" w:type="auto"/>
          </w:tcPr>
          <w:p w14:paraId="0BB2966D" w14:textId="4E2B702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of TS38.104 maintenance of 6425-7125MHz</w:t>
            </w:r>
          </w:p>
        </w:tc>
        <w:tc>
          <w:tcPr>
            <w:tcW w:w="0" w:type="auto"/>
          </w:tcPr>
          <w:p w14:paraId="5D419550" w14:textId="737AFE6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809F3FF" w14:textId="507DCA7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70E2554D" w14:textId="04CE3C5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0409</w:t>
            </w:r>
          </w:p>
        </w:tc>
        <w:tc>
          <w:tcPr>
            <w:tcW w:w="0" w:type="auto"/>
          </w:tcPr>
          <w:p w14:paraId="35EF58BE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A2C4EE9" w14:textId="76ED6CA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0DC0AF9" w14:textId="0D6F4D5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49DD37E" w14:textId="01F5EAE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</w:t>
            </w:r>
          </w:p>
        </w:tc>
        <w:tc>
          <w:tcPr>
            <w:tcW w:w="0" w:type="auto"/>
          </w:tcPr>
          <w:p w14:paraId="55C744DD" w14:textId="5240740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15939" w14:paraId="09022992" w14:textId="77777777" w:rsidTr="00115939">
        <w:tc>
          <w:tcPr>
            <w:tcW w:w="0" w:type="auto"/>
          </w:tcPr>
          <w:p w14:paraId="01A91F20" w14:textId="3301895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R4-2215257</w:t>
            </w:r>
          </w:p>
        </w:tc>
        <w:tc>
          <w:tcPr>
            <w:tcW w:w="0" w:type="auto"/>
          </w:tcPr>
          <w:p w14:paraId="501BCE3D" w14:textId="5CFE135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of TS38.104 on system parameter updates for FR2-2</w:t>
            </w:r>
          </w:p>
        </w:tc>
        <w:tc>
          <w:tcPr>
            <w:tcW w:w="0" w:type="auto"/>
          </w:tcPr>
          <w:p w14:paraId="55C3DC2B" w14:textId="1A38B07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5E2330A" w14:textId="0BD5D5F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61CCE32B" w14:textId="257E225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0410</w:t>
            </w:r>
          </w:p>
        </w:tc>
        <w:tc>
          <w:tcPr>
            <w:tcW w:w="0" w:type="auto"/>
          </w:tcPr>
          <w:p w14:paraId="0C33CEFA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A9804F1" w14:textId="72F7897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5026D43" w14:textId="1D6186B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92689C3" w14:textId="417A680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0" w:type="auto"/>
          </w:tcPr>
          <w:p w14:paraId="568009BB" w14:textId="0FF4F7C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9A19447" w14:textId="77777777" w:rsidTr="00115939">
        <w:tc>
          <w:tcPr>
            <w:tcW w:w="0" w:type="auto"/>
          </w:tcPr>
          <w:p w14:paraId="67807E5A" w14:textId="46C2615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R4-2212261</w:t>
            </w:r>
          </w:p>
        </w:tc>
        <w:tc>
          <w:tcPr>
            <w:tcW w:w="0" w:type="auto"/>
          </w:tcPr>
          <w:p w14:paraId="477C211B" w14:textId="2A1C9EF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38.106: NR repeater ACLR requirements</w:t>
            </w:r>
          </w:p>
        </w:tc>
        <w:tc>
          <w:tcPr>
            <w:tcW w:w="0" w:type="auto"/>
          </w:tcPr>
          <w:p w14:paraId="000EDD8F" w14:textId="270B669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555654C5" w14:textId="7B6A6D5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0" w:type="auto"/>
          </w:tcPr>
          <w:p w14:paraId="6BFEEEA5" w14:textId="3CF08F7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0013</w:t>
            </w:r>
          </w:p>
        </w:tc>
        <w:tc>
          <w:tcPr>
            <w:tcW w:w="0" w:type="auto"/>
          </w:tcPr>
          <w:p w14:paraId="2E1618B1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0BE15BF" w14:textId="73BBEC2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754F2E4" w14:textId="0B5F183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0F6D8A3" w14:textId="5A30C8A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0" w:type="auto"/>
          </w:tcPr>
          <w:p w14:paraId="28E1CDD1" w14:textId="1C8D896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3F1F7710" w14:textId="77777777" w:rsidTr="00115939">
        <w:tc>
          <w:tcPr>
            <w:tcW w:w="0" w:type="auto"/>
          </w:tcPr>
          <w:p w14:paraId="4935BF26" w14:textId="3527878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R4-2212262</w:t>
            </w:r>
          </w:p>
        </w:tc>
        <w:tc>
          <w:tcPr>
            <w:tcW w:w="0" w:type="auto"/>
          </w:tcPr>
          <w:p w14:paraId="2DF2FC82" w14:textId="4887941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38.106: NR repeater ACRR requirements</w:t>
            </w:r>
          </w:p>
        </w:tc>
        <w:tc>
          <w:tcPr>
            <w:tcW w:w="0" w:type="auto"/>
          </w:tcPr>
          <w:p w14:paraId="5DCDC9B0" w14:textId="14494A3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3ABF4333" w14:textId="5AAFFBB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0" w:type="auto"/>
          </w:tcPr>
          <w:p w14:paraId="5681C255" w14:textId="2C59558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0" w:type="auto"/>
          </w:tcPr>
          <w:p w14:paraId="4B0929AB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9906973" w14:textId="7A32198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42A42EE" w14:textId="6F09CD1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456A2B8" w14:textId="660EF4F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0" w:type="auto"/>
          </w:tcPr>
          <w:p w14:paraId="5AAD22DE" w14:textId="66D8149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15939" w14:paraId="309707C5" w14:textId="77777777" w:rsidTr="00115939">
        <w:tc>
          <w:tcPr>
            <w:tcW w:w="0" w:type="auto"/>
          </w:tcPr>
          <w:p w14:paraId="0C87AAF4" w14:textId="2D11CFA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R4-2212263</w:t>
            </w:r>
          </w:p>
        </w:tc>
        <w:tc>
          <w:tcPr>
            <w:tcW w:w="0" w:type="auto"/>
          </w:tcPr>
          <w:p w14:paraId="4BB60032" w14:textId="1F5837A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38.106: NR repeater receiver spurious emissions requirements</w:t>
            </w:r>
          </w:p>
        </w:tc>
        <w:tc>
          <w:tcPr>
            <w:tcW w:w="0" w:type="auto"/>
          </w:tcPr>
          <w:p w14:paraId="203268CA" w14:textId="165AB59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48EAD311" w14:textId="30F4373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0" w:type="auto"/>
          </w:tcPr>
          <w:p w14:paraId="73B00A2A" w14:textId="23F82EE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0" w:type="auto"/>
          </w:tcPr>
          <w:p w14:paraId="4382E90A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033012C" w14:textId="032B09B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FC0B4FA" w14:textId="251F754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EEB92F0" w14:textId="42E25A6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0" w:type="auto"/>
          </w:tcPr>
          <w:p w14:paraId="5E710343" w14:textId="00B2910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76A6C4AF" w14:textId="77777777" w:rsidTr="00115939">
        <w:tc>
          <w:tcPr>
            <w:tcW w:w="0" w:type="auto"/>
          </w:tcPr>
          <w:p w14:paraId="297D0212" w14:textId="76D472B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R4-2214529</w:t>
            </w:r>
          </w:p>
        </w:tc>
        <w:tc>
          <w:tcPr>
            <w:tcW w:w="0" w:type="auto"/>
          </w:tcPr>
          <w:p w14:paraId="3BC53991" w14:textId="4F41F48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38.106: NR repeater receiver spurious emissions requirements</w:t>
            </w:r>
          </w:p>
        </w:tc>
        <w:tc>
          <w:tcPr>
            <w:tcW w:w="0" w:type="auto"/>
          </w:tcPr>
          <w:p w14:paraId="183E3F07" w14:textId="304DD5D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2704B0BC" w14:textId="3511CFA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0" w:type="auto"/>
          </w:tcPr>
          <w:p w14:paraId="79FCD0D2" w14:textId="07573F9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0" w:type="auto"/>
          </w:tcPr>
          <w:p w14:paraId="72E3EECA" w14:textId="393021A2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D4CA7CE" w14:textId="0687152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0CE5D61" w14:textId="07432FB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7E14062" w14:textId="378A625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0" w:type="auto"/>
          </w:tcPr>
          <w:p w14:paraId="576FCA0A" w14:textId="52EA60F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3538453E" w14:textId="77777777" w:rsidTr="00115939">
        <w:tc>
          <w:tcPr>
            <w:tcW w:w="0" w:type="auto"/>
          </w:tcPr>
          <w:p w14:paraId="5D80C517" w14:textId="4AC5340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R4-2212264</w:t>
            </w:r>
          </w:p>
        </w:tc>
        <w:tc>
          <w:tcPr>
            <w:tcW w:w="0" w:type="auto"/>
          </w:tcPr>
          <w:p w14:paraId="3015E2E4" w14:textId="0A6944C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38.106: Removal of unlicensed bands for NR repeaters</w:t>
            </w:r>
          </w:p>
        </w:tc>
        <w:tc>
          <w:tcPr>
            <w:tcW w:w="0" w:type="auto"/>
          </w:tcPr>
          <w:p w14:paraId="52AE0F02" w14:textId="0380A9D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7A8292D2" w14:textId="7A014AC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0" w:type="auto"/>
          </w:tcPr>
          <w:p w14:paraId="7E476CFC" w14:textId="1E9E25F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0016</w:t>
            </w:r>
          </w:p>
        </w:tc>
        <w:tc>
          <w:tcPr>
            <w:tcW w:w="0" w:type="auto"/>
          </w:tcPr>
          <w:p w14:paraId="152CF291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8625141" w14:textId="3423F3D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ED42DBC" w14:textId="624F2B6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CEB80B4" w14:textId="1241825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0" w:type="auto"/>
          </w:tcPr>
          <w:p w14:paraId="51B55986" w14:textId="7630F3C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4B414958" w14:textId="77777777" w:rsidTr="00115939">
        <w:tc>
          <w:tcPr>
            <w:tcW w:w="0" w:type="auto"/>
          </w:tcPr>
          <w:p w14:paraId="144AA32F" w14:textId="22A7975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R4-2212631</w:t>
            </w:r>
          </w:p>
        </w:tc>
        <w:tc>
          <w:tcPr>
            <w:tcW w:w="0" w:type="auto"/>
          </w:tcPr>
          <w:p w14:paraId="0E62F926" w14:textId="12661E2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38.106: Correction of LA ACLR requirements</w:t>
            </w:r>
          </w:p>
        </w:tc>
        <w:tc>
          <w:tcPr>
            <w:tcW w:w="0" w:type="auto"/>
          </w:tcPr>
          <w:p w14:paraId="05FCEDB1" w14:textId="729EA7E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3374C55" w14:textId="4B9D74C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0" w:type="auto"/>
          </w:tcPr>
          <w:p w14:paraId="0B783917" w14:textId="729516E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0017</w:t>
            </w:r>
          </w:p>
        </w:tc>
        <w:tc>
          <w:tcPr>
            <w:tcW w:w="0" w:type="auto"/>
          </w:tcPr>
          <w:p w14:paraId="1E32E386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14F600D" w14:textId="5C9CB9B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D249A6D" w14:textId="038D900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0454149" w14:textId="68DA26C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0" w:type="auto"/>
          </w:tcPr>
          <w:p w14:paraId="7BE64064" w14:textId="140E141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6640D354" w14:textId="77777777" w:rsidTr="00115939">
        <w:tc>
          <w:tcPr>
            <w:tcW w:w="0" w:type="auto"/>
          </w:tcPr>
          <w:p w14:paraId="0E32B255" w14:textId="5FF8295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R4-2214532</w:t>
            </w:r>
          </w:p>
        </w:tc>
        <w:tc>
          <w:tcPr>
            <w:tcW w:w="0" w:type="auto"/>
          </w:tcPr>
          <w:p w14:paraId="49F025AB" w14:textId="4E56B0B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38.106: Correction of LA ACLR requirements</w:t>
            </w:r>
          </w:p>
        </w:tc>
        <w:tc>
          <w:tcPr>
            <w:tcW w:w="0" w:type="auto"/>
          </w:tcPr>
          <w:p w14:paraId="1CE1F334" w14:textId="6EC5581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33BE2D1" w14:textId="23D0F90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0" w:type="auto"/>
          </w:tcPr>
          <w:p w14:paraId="4B7925FF" w14:textId="22EEE58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0017</w:t>
            </w:r>
          </w:p>
        </w:tc>
        <w:tc>
          <w:tcPr>
            <w:tcW w:w="0" w:type="auto"/>
          </w:tcPr>
          <w:p w14:paraId="01B378B7" w14:textId="41E921CC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D2AA61F" w14:textId="27C2653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833E275" w14:textId="67B14A6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9838244" w14:textId="1780AC2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0" w:type="auto"/>
          </w:tcPr>
          <w:p w14:paraId="1529236D" w14:textId="3E58763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1447635" w14:textId="77777777" w:rsidTr="00115939">
        <w:tc>
          <w:tcPr>
            <w:tcW w:w="0" w:type="auto"/>
          </w:tcPr>
          <w:p w14:paraId="003B1062" w14:textId="4A77A93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R4-2212632</w:t>
            </w:r>
          </w:p>
        </w:tc>
        <w:tc>
          <w:tcPr>
            <w:tcW w:w="0" w:type="auto"/>
          </w:tcPr>
          <w:p w14:paraId="74F041FC" w14:textId="6BA48F2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38.106: Correction of LA ACLR requirements</w:t>
            </w:r>
          </w:p>
        </w:tc>
        <w:tc>
          <w:tcPr>
            <w:tcW w:w="0" w:type="auto"/>
          </w:tcPr>
          <w:p w14:paraId="40205E34" w14:textId="2313DC8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4CACA48" w14:textId="4BFEE98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0" w:type="auto"/>
          </w:tcPr>
          <w:p w14:paraId="62BEFA61" w14:textId="0D5291E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0" w:type="auto"/>
          </w:tcPr>
          <w:p w14:paraId="53984D5A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4DC680A" w14:textId="33B40FE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6900226" w14:textId="1DD3DC1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DAF66B0" w14:textId="63AFA59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0" w:type="auto"/>
          </w:tcPr>
          <w:p w14:paraId="0D034395" w14:textId="64706B0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05AA3D50" w14:textId="77777777" w:rsidTr="00115939">
        <w:tc>
          <w:tcPr>
            <w:tcW w:w="0" w:type="auto"/>
          </w:tcPr>
          <w:p w14:paraId="3B843201" w14:textId="6EFEE46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R4-2213980</w:t>
            </w:r>
          </w:p>
        </w:tc>
        <w:tc>
          <w:tcPr>
            <w:tcW w:w="0" w:type="auto"/>
          </w:tcPr>
          <w:p w14:paraId="597F22C8" w14:textId="438D220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38.106 with updates and corrections for conductive part</w:t>
            </w:r>
          </w:p>
        </w:tc>
        <w:tc>
          <w:tcPr>
            <w:tcW w:w="0" w:type="auto"/>
          </w:tcPr>
          <w:p w14:paraId="7D664B5D" w14:textId="1860367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8662086" w14:textId="3E15989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0" w:type="auto"/>
          </w:tcPr>
          <w:p w14:paraId="60FAAAB1" w14:textId="5D8AD4C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0" w:type="auto"/>
          </w:tcPr>
          <w:p w14:paraId="0B73255E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B6D2B30" w14:textId="3210E76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61EB871" w14:textId="4D8A147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3967F05" w14:textId="4540D07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0" w:type="auto"/>
          </w:tcPr>
          <w:p w14:paraId="1F93D6F5" w14:textId="628AED0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3756B63F" w14:textId="77777777" w:rsidTr="00115939">
        <w:tc>
          <w:tcPr>
            <w:tcW w:w="0" w:type="auto"/>
          </w:tcPr>
          <w:p w14:paraId="4F6FB8D5" w14:textId="149A655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R4-2214555</w:t>
            </w:r>
          </w:p>
        </w:tc>
        <w:tc>
          <w:tcPr>
            <w:tcW w:w="0" w:type="auto"/>
          </w:tcPr>
          <w:p w14:paraId="0C12A829" w14:textId="022F1F1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38.106 with updates and corrections for conductive part</w:t>
            </w:r>
          </w:p>
        </w:tc>
        <w:tc>
          <w:tcPr>
            <w:tcW w:w="0" w:type="auto"/>
          </w:tcPr>
          <w:p w14:paraId="42C9EC22" w14:textId="64C77BD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774B9E1" w14:textId="53E67E1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0" w:type="auto"/>
          </w:tcPr>
          <w:p w14:paraId="340BCB4D" w14:textId="4C80DFF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0" w:type="auto"/>
          </w:tcPr>
          <w:p w14:paraId="4383054A" w14:textId="071C36B6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46ECA31" w14:textId="606B97E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94F7943" w14:textId="1AAEF36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8EBF9C5" w14:textId="44BB72C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0" w:type="auto"/>
          </w:tcPr>
          <w:p w14:paraId="0FD9F347" w14:textId="662F326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009DB84" w14:textId="77777777" w:rsidTr="00115939">
        <w:tc>
          <w:tcPr>
            <w:tcW w:w="0" w:type="auto"/>
          </w:tcPr>
          <w:p w14:paraId="037A6D07" w14:textId="25373C5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R4-2213981</w:t>
            </w:r>
          </w:p>
        </w:tc>
        <w:tc>
          <w:tcPr>
            <w:tcW w:w="0" w:type="auto"/>
          </w:tcPr>
          <w:p w14:paraId="0AB56622" w14:textId="5312598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38.106 with updates and corrections for radiated part</w:t>
            </w:r>
          </w:p>
        </w:tc>
        <w:tc>
          <w:tcPr>
            <w:tcW w:w="0" w:type="auto"/>
          </w:tcPr>
          <w:p w14:paraId="6C1BEFDB" w14:textId="02006E6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6CD85AB" w14:textId="659906C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0" w:type="auto"/>
          </w:tcPr>
          <w:p w14:paraId="158DB42F" w14:textId="3AA6604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0" w:type="auto"/>
          </w:tcPr>
          <w:p w14:paraId="7846385A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8ECC743" w14:textId="1BC78B8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EA524D6" w14:textId="5140CC2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0831B3B" w14:textId="3DE4D5A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0" w:type="auto"/>
          </w:tcPr>
          <w:p w14:paraId="50B87914" w14:textId="0EE5273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0CC8FCC" w14:textId="77777777" w:rsidTr="00115939">
        <w:tc>
          <w:tcPr>
            <w:tcW w:w="0" w:type="auto"/>
          </w:tcPr>
          <w:p w14:paraId="6A626A69" w14:textId="12B54E6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R4-2215200</w:t>
            </w:r>
          </w:p>
        </w:tc>
        <w:tc>
          <w:tcPr>
            <w:tcW w:w="0" w:type="auto"/>
          </w:tcPr>
          <w:p w14:paraId="5C991B47" w14:textId="508D1E8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38.106 Maintenance (Rel-17, CAT F)</w:t>
            </w:r>
          </w:p>
        </w:tc>
        <w:tc>
          <w:tcPr>
            <w:tcW w:w="0" w:type="auto"/>
          </w:tcPr>
          <w:p w14:paraId="78B86A86" w14:textId="50D916D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CMCC</w:t>
            </w:r>
          </w:p>
        </w:tc>
        <w:tc>
          <w:tcPr>
            <w:tcW w:w="0" w:type="auto"/>
          </w:tcPr>
          <w:p w14:paraId="55DBA0EC" w14:textId="334DB18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0" w:type="auto"/>
          </w:tcPr>
          <w:p w14:paraId="65B95C84" w14:textId="46A0AB8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0" w:type="auto"/>
          </w:tcPr>
          <w:p w14:paraId="131F2B8B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DD62314" w14:textId="1CE18DA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B0C76DB" w14:textId="1403DBD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838790F" w14:textId="7315AC5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0" w:type="auto"/>
          </w:tcPr>
          <w:p w14:paraId="29893BEC" w14:textId="218121E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099851D5" w14:textId="77777777" w:rsidTr="00115939">
        <w:tc>
          <w:tcPr>
            <w:tcW w:w="0" w:type="auto"/>
          </w:tcPr>
          <w:p w14:paraId="22CDED41" w14:textId="33880B4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R4-2212647</w:t>
            </w:r>
          </w:p>
        </w:tc>
        <w:tc>
          <w:tcPr>
            <w:tcW w:w="0" w:type="auto"/>
          </w:tcPr>
          <w:p w14:paraId="51138990" w14:textId="0524A34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38.108 - conducted Tx requirements issues fixes</w:t>
            </w:r>
          </w:p>
        </w:tc>
        <w:tc>
          <w:tcPr>
            <w:tcW w:w="0" w:type="auto"/>
          </w:tcPr>
          <w:p w14:paraId="759146EE" w14:textId="69983BB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15B0EB2" w14:textId="10370D4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0" w:type="auto"/>
          </w:tcPr>
          <w:p w14:paraId="7D4FB4C7" w14:textId="2B045E8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0" w:type="auto"/>
          </w:tcPr>
          <w:p w14:paraId="75D728A1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A3EAFE2" w14:textId="61ABAB7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1EE53A2" w14:textId="11DF1F6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F0B4239" w14:textId="37C453F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0DF84C6B" w14:textId="01D6D2C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485A22B9" w14:textId="77777777" w:rsidTr="00115939">
        <w:tc>
          <w:tcPr>
            <w:tcW w:w="0" w:type="auto"/>
          </w:tcPr>
          <w:p w14:paraId="73CD0D29" w14:textId="44F2F4C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R4-2214534</w:t>
            </w:r>
          </w:p>
        </w:tc>
        <w:tc>
          <w:tcPr>
            <w:tcW w:w="0" w:type="auto"/>
          </w:tcPr>
          <w:p w14:paraId="1C7EDD20" w14:textId="37A4C9B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38.108 - conducted Tx requirements issues fixes</w:t>
            </w:r>
          </w:p>
        </w:tc>
        <w:tc>
          <w:tcPr>
            <w:tcW w:w="0" w:type="auto"/>
          </w:tcPr>
          <w:p w14:paraId="49F5D896" w14:textId="47DB220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782C2AA" w14:textId="3CB581B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0" w:type="auto"/>
          </w:tcPr>
          <w:p w14:paraId="6E72DB3B" w14:textId="1A3E508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0" w:type="auto"/>
          </w:tcPr>
          <w:p w14:paraId="475160CB" w14:textId="63A3247A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7FB170D" w14:textId="04BB3E5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6B01642" w14:textId="1E52E67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C528EDB" w14:textId="6D606E2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063F6032" w14:textId="276E788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21F071C2" w14:textId="77777777" w:rsidTr="00115939">
        <w:tc>
          <w:tcPr>
            <w:tcW w:w="0" w:type="auto"/>
          </w:tcPr>
          <w:p w14:paraId="464E977F" w14:textId="2048EC2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R4-2212648</w:t>
            </w:r>
          </w:p>
        </w:tc>
        <w:tc>
          <w:tcPr>
            <w:tcW w:w="0" w:type="auto"/>
          </w:tcPr>
          <w:p w14:paraId="5016CD16" w14:textId="289780D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38.108 - conducted Rx requirements issues fixes</w:t>
            </w:r>
          </w:p>
        </w:tc>
        <w:tc>
          <w:tcPr>
            <w:tcW w:w="0" w:type="auto"/>
          </w:tcPr>
          <w:p w14:paraId="15C698B1" w14:textId="57374DB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EDC6DA7" w14:textId="7FAD3E7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0" w:type="auto"/>
          </w:tcPr>
          <w:p w14:paraId="69679813" w14:textId="34435FE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0" w:type="auto"/>
          </w:tcPr>
          <w:p w14:paraId="46420D35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F019134" w14:textId="17C2418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A2C67C3" w14:textId="1258F5D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4955EAA" w14:textId="79DC277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715D436C" w14:textId="0DE33C2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58CF9458" w14:textId="77777777" w:rsidTr="00115939">
        <w:tc>
          <w:tcPr>
            <w:tcW w:w="0" w:type="auto"/>
          </w:tcPr>
          <w:p w14:paraId="4F469A68" w14:textId="2E7ADD2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R4-2214535</w:t>
            </w:r>
          </w:p>
        </w:tc>
        <w:tc>
          <w:tcPr>
            <w:tcW w:w="0" w:type="auto"/>
          </w:tcPr>
          <w:p w14:paraId="629E630B" w14:textId="3A83955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38.108 - conducted Rx requirements issues fixes</w:t>
            </w:r>
          </w:p>
        </w:tc>
        <w:tc>
          <w:tcPr>
            <w:tcW w:w="0" w:type="auto"/>
          </w:tcPr>
          <w:p w14:paraId="714A7FF9" w14:textId="6505C2F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21C71A3" w14:textId="2916323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0" w:type="auto"/>
          </w:tcPr>
          <w:p w14:paraId="28404F8F" w14:textId="5391145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0" w:type="auto"/>
          </w:tcPr>
          <w:p w14:paraId="4638F684" w14:textId="7FC61575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256106E" w14:textId="6D32311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AC103B6" w14:textId="399369C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9B815FD" w14:textId="674D9FF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16305F95" w14:textId="27FF2BD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2654ED03" w14:textId="77777777" w:rsidTr="00115939">
        <w:tc>
          <w:tcPr>
            <w:tcW w:w="0" w:type="auto"/>
          </w:tcPr>
          <w:p w14:paraId="75705EB8" w14:textId="2315565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R4-2212649</w:t>
            </w:r>
          </w:p>
        </w:tc>
        <w:tc>
          <w:tcPr>
            <w:tcW w:w="0" w:type="auto"/>
          </w:tcPr>
          <w:p w14:paraId="72EEB0A7" w14:textId="049E480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38.108 - OTA Tx requirements issues fixes</w:t>
            </w:r>
          </w:p>
        </w:tc>
        <w:tc>
          <w:tcPr>
            <w:tcW w:w="0" w:type="auto"/>
          </w:tcPr>
          <w:p w14:paraId="49FBE197" w14:textId="473E417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F0A3F7C" w14:textId="3A62FF1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0" w:type="auto"/>
          </w:tcPr>
          <w:p w14:paraId="27326BE3" w14:textId="02E04B4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0" w:type="auto"/>
          </w:tcPr>
          <w:p w14:paraId="5461B642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399F72A" w14:textId="71B3BDC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4ABE366" w14:textId="17853C5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13F6B10" w14:textId="6D6992E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08FB28B2" w14:textId="0636717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41417BB5" w14:textId="77777777" w:rsidTr="00115939">
        <w:tc>
          <w:tcPr>
            <w:tcW w:w="0" w:type="auto"/>
          </w:tcPr>
          <w:p w14:paraId="7E7B3DF0" w14:textId="08339E0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R4-2214536</w:t>
            </w:r>
          </w:p>
        </w:tc>
        <w:tc>
          <w:tcPr>
            <w:tcW w:w="0" w:type="auto"/>
          </w:tcPr>
          <w:p w14:paraId="59040ABC" w14:textId="3F42532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38.108 - OTA Tx requirements issues fixes</w:t>
            </w:r>
          </w:p>
        </w:tc>
        <w:tc>
          <w:tcPr>
            <w:tcW w:w="0" w:type="auto"/>
          </w:tcPr>
          <w:p w14:paraId="0B1CB387" w14:textId="6E7BD1A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72004BA" w14:textId="1F2619F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0" w:type="auto"/>
          </w:tcPr>
          <w:p w14:paraId="526246BC" w14:textId="13BF7BD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0" w:type="auto"/>
          </w:tcPr>
          <w:p w14:paraId="1F407B1B" w14:textId="33FEAFC9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7BF885D" w14:textId="4CAA933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9DF0B2F" w14:textId="46DDFBE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CBCFB24" w14:textId="4D1651E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58FB7196" w14:textId="6C508AC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D531363" w14:textId="77777777" w:rsidTr="00115939">
        <w:tc>
          <w:tcPr>
            <w:tcW w:w="0" w:type="auto"/>
          </w:tcPr>
          <w:p w14:paraId="6D234ED4" w14:textId="771BBBF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R4-2212650</w:t>
            </w:r>
          </w:p>
        </w:tc>
        <w:tc>
          <w:tcPr>
            <w:tcW w:w="0" w:type="auto"/>
          </w:tcPr>
          <w:p w14:paraId="7E93FBAB" w14:textId="7E06EE6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38.108 - OTA Rx requirements issues fixes</w:t>
            </w:r>
          </w:p>
        </w:tc>
        <w:tc>
          <w:tcPr>
            <w:tcW w:w="0" w:type="auto"/>
          </w:tcPr>
          <w:p w14:paraId="0E2ADB9D" w14:textId="6AF6145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D37DFB1" w14:textId="7D76CC0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0" w:type="auto"/>
          </w:tcPr>
          <w:p w14:paraId="038D51FC" w14:textId="517E2FF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0004</w:t>
            </w:r>
          </w:p>
        </w:tc>
        <w:tc>
          <w:tcPr>
            <w:tcW w:w="0" w:type="auto"/>
          </w:tcPr>
          <w:p w14:paraId="5F8EEB5D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8E83F2E" w14:textId="7101ECB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0CC8CDE" w14:textId="71E3233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2451396" w14:textId="31CABCD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3F0D53C2" w14:textId="49BB3F1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7250B216" w14:textId="77777777" w:rsidTr="00115939">
        <w:tc>
          <w:tcPr>
            <w:tcW w:w="0" w:type="auto"/>
          </w:tcPr>
          <w:p w14:paraId="6E66128D" w14:textId="1CCCE35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R4-2214537</w:t>
            </w:r>
          </w:p>
        </w:tc>
        <w:tc>
          <w:tcPr>
            <w:tcW w:w="0" w:type="auto"/>
          </w:tcPr>
          <w:p w14:paraId="5CE29CAA" w14:textId="7B394E7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38.108 - OTA Rx requirements issues fixes</w:t>
            </w:r>
          </w:p>
        </w:tc>
        <w:tc>
          <w:tcPr>
            <w:tcW w:w="0" w:type="auto"/>
          </w:tcPr>
          <w:p w14:paraId="7CA0FFE5" w14:textId="6085678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785E1BD" w14:textId="78E2918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0" w:type="auto"/>
          </w:tcPr>
          <w:p w14:paraId="7631D8B6" w14:textId="26F57A7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0004</w:t>
            </w:r>
          </w:p>
        </w:tc>
        <w:tc>
          <w:tcPr>
            <w:tcW w:w="0" w:type="auto"/>
          </w:tcPr>
          <w:p w14:paraId="7153C223" w14:textId="3268682C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54BBB04" w14:textId="6A712F4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5525D7F" w14:textId="132ED79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3D9B132" w14:textId="071067F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416F9FC2" w14:textId="1B71082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12C3E9A" w14:textId="77777777" w:rsidTr="00115939">
        <w:tc>
          <w:tcPr>
            <w:tcW w:w="0" w:type="auto"/>
          </w:tcPr>
          <w:p w14:paraId="746CD133" w14:textId="496A7CC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R4-2213157</w:t>
            </w:r>
          </w:p>
        </w:tc>
        <w:tc>
          <w:tcPr>
            <w:tcW w:w="0" w:type="auto"/>
          </w:tcPr>
          <w:p w14:paraId="0DA290C2" w14:textId="1541A84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38.108 to maitain unwanted emissions clause</w:t>
            </w:r>
          </w:p>
        </w:tc>
        <w:tc>
          <w:tcPr>
            <w:tcW w:w="0" w:type="auto"/>
          </w:tcPr>
          <w:p w14:paraId="30982670" w14:textId="12E05D7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80766DC" w14:textId="446D88C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0" w:type="auto"/>
          </w:tcPr>
          <w:p w14:paraId="2F01ED66" w14:textId="3923F94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0" w:type="auto"/>
          </w:tcPr>
          <w:p w14:paraId="77FD35F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80C7C14" w14:textId="341EF63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200F764" w14:textId="22D8FC5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A1F6EED" w14:textId="795482D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42EF4B65" w14:textId="3A2B927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115939" w14:paraId="2E66E55B" w14:textId="77777777" w:rsidTr="00115939">
        <w:tc>
          <w:tcPr>
            <w:tcW w:w="0" w:type="auto"/>
          </w:tcPr>
          <w:p w14:paraId="12DFAA4C" w14:textId="3C79A19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R4-2213386</w:t>
            </w:r>
          </w:p>
        </w:tc>
        <w:tc>
          <w:tcPr>
            <w:tcW w:w="0" w:type="auto"/>
          </w:tcPr>
          <w:p w14:paraId="2994D75D" w14:textId="2139B77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OTA ACLR absolute basic limit</w:t>
            </w:r>
          </w:p>
        </w:tc>
        <w:tc>
          <w:tcPr>
            <w:tcW w:w="0" w:type="auto"/>
          </w:tcPr>
          <w:p w14:paraId="4E16D5A3" w14:textId="3E3F0E6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5D0EB9A9" w14:textId="1417EFD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0" w:type="auto"/>
          </w:tcPr>
          <w:p w14:paraId="18F5745E" w14:textId="7558D8F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0" w:type="auto"/>
          </w:tcPr>
          <w:p w14:paraId="1B7E0A2D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D591386" w14:textId="6C87FE4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D4ED7D7" w14:textId="3832CA8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04BB3CFC" w14:textId="0F9063B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1E1F35FD" w14:textId="314DAEE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09C20403" w14:textId="77777777" w:rsidTr="00115939">
        <w:tc>
          <w:tcPr>
            <w:tcW w:w="0" w:type="auto"/>
          </w:tcPr>
          <w:p w14:paraId="1CC261DC" w14:textId="73208BE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R4-2214541</w:t>
            </w:r>
          </w:p>
        </w:tc>
        <w:tc>
          <w:tcPr>
            <w:tcW w:w="0" w:type="auto"/>
          </w:tcPr>
          <w:p w14:paraId="6830F176" w14:textId="42A317B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OTA ACLR absolute basic limit</w:t>
            </w:r>
          </w:p>
        </w:tc>
        <w:tc>
          <w:tcPr>
            <w:tcW w:w="0" w:type="auto"/>
          </w:tcPr>
          <w:p w14:paraId="38AC3314" w14:textId="05D0E34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41305FBB" w14:textId="39ACE06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0" w:type="auto"/>
          </w:tcPr>
          <w:p w14:paraId="77D55E20" w14:textId="382AC58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0" w:type="auto"/>
          </w:tcPr>
          <w:p w14:paraId="4F88DF9E" w14:textId="5BE8EFFC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0F7A31D" w14:textId="124B80E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7396CE5" w14:textId="759BBB2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01137379" w14:textId="7268E18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62419A1C" w14:textId="3CA1B23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E9D45D0" w14:textId="77777777" w:rsidTr="00115939">
        <w:tc>
          <w:tcPr>
            <w:tcW w:w="0" w:type="auto"/>
          </w:tcPr>
          <w:p w14:paraId="3B6083DB" w14:textId="128BFF4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R4-2213400</w:t>
            </w:r>
          </w:p>
        </w:tc>
        <w:tc>
          <w:tcPr>
            <w:tcW w:w="0" w:type="auto"/>
          </w:tcPr>
          <w:p w14:paraId="00AF2FBF" w14:textId="1FCC070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OTA extreme conditions</w:t>
            </w:r>
          </w:p>
        </w:tc>
        <w:tc>
          <w:tcPr>
            <w:tcW w:w="0" w:type="auto"/>
          </w:tcPr>
          <w:p w14:paraId="5BC754ED" w14:textId="71375E8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0911FE31" w14:textId="743254F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0" w:type="auto"/>
          </w:tcPr>
          <w:p w14:paraId="12514092" w14:textId="49F214D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0007</w:t>
            </w:r>
          </w:p>
        </w:tc>
        <w:tc>
          <w:tcPr>
            <w:tcW w:w="0" w:type="auto"/>
          </w:tcPr>
          <w:p w14:paraId="5226DF4E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8518B01" w14:textId="6716743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B4E6CC6" w14:textId="6375425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7AAF9F60" w14:textId="247ECDB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3E820F99" w14:textId="2FA68B3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115939" w14:paraId="6C137BD1" w14:textId="77777777" w:rsidTr="00115939">
        <w:tc>
          <w:tcPr>
            <w:tcW w:w="0" w:type="auto"/>
          </w:tcPr>
          <w:p w14:paraId="6C50ECB3" w14:textId="4281E19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R4-2213431</w:t>
            </w:r>
          </w:p>
        </w:tc>
        <w:tc>
          <w:tcPr>
            <w:tcW w:w="0" w:type="auto"/>
          </w:tcPr>
          <w:p w14:paraId="779577B3" w14:textId="0BB7F74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OTA receiver spurious emission requirement</w:t>
            </w:r>
          </w:p>
        </w:tc>
        <w:tc>
          <w:tcPr>
            <w:tcW w:w="0" w:type="auto"/>
          </w:tcPr>
          <w:p w14:paraId="3C1E04CA" w14:textId="2B95688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66AA8F79" w14:textId="1DD8F7A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0" w:type="auto"/>
          </w:tcPr>
          <w:p w14:paraId="384F09D9" w14:textId="27A1F3B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0008</w:t>
            </w:r>
          </w:p>
        </w:tc>
        <w:tc>
          <w:tcPr>
            <w:tcW w:w="0" w:type="auto"/>
          </w:tcPr>
          <w:p w14:paraId="4B398B18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999F992" w14:textId="0B0EE3A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3085EC9" w14:textId="5541794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3290B88" w14:textId="4BD593C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28AC10F6" w14:textId="5B93C32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069A1CB6" w14:textId="77777777" w:rsidTr="00115939">
        <w:tc>
          <w:tcPr>
            <w:tcW w:w="0" w:type="auto"/>
          </w:tcPr>
          <w:p w14:paraId="233A2F30" w14:textId="614C1B1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R4-2214543</w:t>
            </w:r>
          </w:p>
        </w:tc>
        <w:tc>
          <w:tcPr>
            <w:tcW w:w="0" w:type="auto"/>
          </w:tcPr>
          <w:p w14:paraId="0A30FCCA" w14:textId="3FB89BF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OTA receiver spurious emission requirement</w:t>
            </w:r>
          </w:p>
        </w:tc>
        <w:tc>
          <w:tcPr>
            <w:tcW w:w="0" w:type="auto"/>
          </w:tcPr>
          <w:p w14:paraId="145E7547" w14:textId="2845608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06C5D87F" w14:textId="0894DB2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0" w:type="auto"/>
          </w:tcPr>
          <w:p w14:paraId="6F0F4059" w14:textId="51A9602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0008</w:t>
            </w:r>
          </w:p>
        </w:tc>
        <w:tc>
          <w:tcPr>
            <w:tcW w:w="0" w:type="auto"/>
          </w:tcPr>
          <w:p w14:paraId="372489B9" w14:textId="69D9CBD2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FC44D8F" w14:textId="636D1E7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8E02822" w14:textId="6C3699A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A70A19A" w14:textId="05B0FD5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5DF47785" w14:textId="71F31D6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C8625BC" w14:textId="77777777" w:rsidTr="00115939">
        <w:tc>
          <w:tcPr>
            <w:tcW w:w="0" w:type="auto"/>
          </w:tcPr>
          <w:p w14:paraId="484A49B7" w14:textId="4162918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R4-2213434</w:t>
            </w:r>
          </w:p>
        </w:tc>
        <w:tc>
          <w:tcPr>
            <w:tcW w:w="0" w:type="auto"/>
          </w:tcPr>
          <w:p w14:paraId="64FAC3C0" w14:textId="7D751DE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conducted extreme conditions</w:t>
            </w:r>
          </w:p>
        </w:tc>
        <w:tc>
          <w:tcPr>
            <w:tcW w:w="0" w:type="auto"/>
          </w:tcPr>
          <w:p w14:paraId="03348787" w14:textId="110A67B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113FF34E" w14:textId="573A98B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0" w:type="auto"/>
          </w:tcPr>
          <w:p w14:paraId="5D659FB9" w14:textId="7E00D91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0009</w:t>
            </w:r>
          </w:p>
        </w:tc>
        <w:tc>
          <w:tcPr>
            <w:tcW w:w="0" w:type="auto"/>
          </w:tcPr>
          <w:p w14:paraId="1EAD6961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DB07AA9" w14:textId="01959EA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65EB015" w14:textId="63F3346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29961E3A" w14:textId="042ED3F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7F124FA3" w14:textId="1386DA5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115939" w14:paraId="0507EA75" w14:textId="77777777" w:rsidTr="00115939">
        <w:tc>
          <w:tcPr>
            <w:tcW w:w="0" w:type="auto"/>
          </w:tcPr>
          <w:p w14:paraId="650C53A5" w14:textId="1BBA464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R4-2213567</w:t>
            </w:r>
          </w:p>
        </w:tc>
        <w:tc>
          <w:tcPr>
            <w:tcW w:w="0" w:type="auto"/>
          </w:tcPr>
          <w:p w14:paraId="24F1D95A" w14:textId="5427A98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conducted receiver spurious emission requirement</w:t>
            </w:r>
          </w:p>
        </w:tc>
        <w:tc>
          <w:tcPr>
            <w:tcW w:w="0" w:type="auto"/>
          </w:tcPr>
          <w:p w14:paraId="6D2C2790" w14:textId="109E6FD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51F69F4B" w14:textId="2934500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0" w:type="auto"/>
          </w:tcPr>
          <w:p w14:paraId="7D49F44E" w14:textId="56EE479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0010</w:t>
            </w:r>
          </w:p>
        </w:tc>
        <w:tc>
          <w:tcPr>
            <w:tcW w:w="0" w:type="auto"/>
          </w:tcPr>
          <w:p w14:paraId="192E6267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381CBE2" w14:textId="0E3CACF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5775500" w14:textId="48C556E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E04A7D0" w14:textId="55A3B27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63A67CA0" w14:textId="04022AD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49525E19" w14:textId="77777777" w:rsidTr="00115939">
        <w:tc>
          <w:tcPr>
            <w:tcW w:w="0" w:type="auto"/>
          </w:tcPr>
          <w:p w14:paraId="66A9FC66" w14:textId="77F0CB5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R4-2214544</w:t>
            </w:r>
          </w:p>
        </w:tc>
        <w:tc>
          <w:tcPr>
            <w:tcW w:w="0" w:type="auto"/>
          </w:tcPr>
          <w:p w14:paraId="2244C261" w14:textId="6BB65FF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conducted receiver spurious emission requirement</w:t>
            </w:r>
          </w:p>
        </w:tc>
        <w:tc>
          <w:tcPr>
            <w:tcW w:w="0" w:type="auto"/>
          </w:tcPr>
          <w:p w14:paraId="42E1B73D" w14:textId="4E8B5A0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683F7B3F" w14:textId="530957F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0" w:type="auto"/>
          </w:tcPr>
          <w:p w14:paraId="666802CA" w14:textId="287FA87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0010</w:t>
            </w:r>
          </w:p>
        </w:tc>
        <w:tc>
          <w:tcPr>
            <w:tcW w:w="0" w:type="auto"/>
          </w:tcPr>
          <w:p w14:paraId="3F3FF698" w14:textId="446FD1D9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3E3FEB0" w14:textId="10D2572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CAE54C5" w14:textId="7065A35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6F6D133" w14:textId="06393C3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35C45DE1" w14:textId="5CC7052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C1220E9" w14:textId="77777777" w:rsidTr="00115939">
        <w:tc>
          <w:tcPr>
            <w:tcW w:w="0" w:type="auto"/>
          </w:tcPr>
          <w:p w14:paraId="4F305200" w14:textId="5E85767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R4-2214036</w:t>
            </w:r>
          </w:p>
        </w:tc>
        <w:tc>
          <w:tcPr>
            <w:tcW w:w="0" w:type="auto"/>
          </w:tcPr>
          <w:p w14:paraId="0BC69A8D" w14:textId="411E9BC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38.108: removal of NTN SAN output power accuracy requirements for the extreme test conditions, Rel-17</w:t>
            </w:r>
          </w:p>
        </w:tc>
        <w:tc>
          <w:tcPr>
            <w:tcW w:w="0" w:type="auto"/>
          </w:tcPr>
          <w:p w14:paraId="5D23D0D0" w14:textId="4E4A23D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20EA13E" w14:textId="0D4EAC9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0" w:type="auto"/>
          </w:tcPr>
          <w:p w14:paraId="464C8DA8" w14:textId="1E3F74B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0011</w:t>
            </w:r>
          </w:p>
        </w:tc>
        <w:tc>
          <w:tcPr>
            <w:tcW w:w="0" w:type="auto"/>
          </w:tcPr>
          <w:p w14:paraId="01E3407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62D1EA7" w14:textId="036C9CB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BFDA518" w14:textId="78C5005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CB34B93" w14:textId="38AA8D4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25670406" w14:textId="01FAB2E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8CC508D" w14:textId="77777777" w:rsidTr="00115939">
        <w:tc>
          <w:tcPr>
            <w:tcW w:w="0" w:type="auto"/>
          </w:tcPr>
          <w:p w14:paraId="49BB2377" w14:textId="313B096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R4-2215179</w:t>
            </w:r>
          </w:p>
        </w:tc>
        <w:tc>
          <w:tcPr>
            <w:tcW w:w="0" w:type="auto"/>
          </w:tcPr>
          <w:p w14:paraId="2B4C774E" w14:textId="40E4F95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38.113 Maintenance (Rel-15, CAT F)</w:t>
            </w:r>
          </w:p>
        </w:tc>
        <w:tc>
          <w:tcPr>
            <w:tcW w:w="0" w:type="auto"/>
          </w:tcPr>
          <w:p w14:paraId="2F89B478" w14:textId="2B3DF2D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0" w:type="auto"/>
          </w:tcPr>
          <w:p w14:paraId="50DD1DDC" w14:textId="029A0E7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0" w:type="auto"/>
          </w:tcPr>
          <w:p w14:paraId="4DCF5896" w14:textId="6B2944A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0051</w:t>
            </w:r>
          </w:p>
        </w:tc>
        <w:tc>
          <w:tcPr>
            <w:tcW w:w="0" w:type="auto"/>
          </w:tcPr>
          <w:p w14:paraId="26866044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C27C827" w14:textId="293B32E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D364387" w14:textId="5F1BB07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5C97732" w14:textId="444E819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CEE9B66" w14:textId="12CDE04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7EC89C0" w14:textId="77777777" w:rsidTr="00115939">
        <w:tc>
          <w:tcPr>
            <w:tcW w:w="0" w:type="auto"/>
          </w:tcPr>
          <w:p w14:paraId="5B043F76" w14:textId="486D7AE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R4-2215180</w:t>
            </w:r>
          </w:p>
        </w:tc>
        <w:tc>
          <w:tcPr>
            <w:tcW w:w="0" w:type="auto"/>
          </w:tcPr>
          <w:p w14:paraId="4D036E1A" w14:textId="2B11601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38.113 Maintenance (Rel-16, CAT A)</w:t>
            </w:r>
          </w:p>
        </w:tc>
        <w:tc>
          <w:tcPr>
            <w:tcW w:w="0" w:type="auto"/>
          </w:tcPr>
          <w:p w14:paraId="17A3CC4A" w14:textId="549F25B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0" w:type="auto"/>
          </w:tcPr>
          <w:p w14:paraId="01E0FB7E" w14:textId="7876F0D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0" w:type="auto"/>
          </w:tcPr>
          <w:p w14:paraId="2F1CC4A0" w14:textId="0603332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0052</w:t>
            </w:r>
          </w:p>
        </w:tc>
        <w:tc>
          <w:tcPr>
            <w:tcW w:w="0" w:type="auto"/>
          </w:tcPr>
          <w:p w14:paraId="7DAFFC46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36E0B94" w14:textId="43CDB27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FBF1A3D" w14:textId="45433BA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15E5819" w14:textId="3F54E5D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B668AEE" w14:textId="37013C7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6A310AFE" w14:textId="77777777" w:rsidTr="00115939">
        <w:tc>
          <w:tcPr>
            <w:tcW w:w="0" w:type="auto"/>
          </w:tcPr>
          <w:p w14:paraId="3603DFF0" w14:textId="767FAA9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R4-2215181</w:t>
            </w:r>
          </w:p>
        </w:tc>
        <w:tc>
          <w:tcPr>
            <w:tcW w:w="0" w:type="auto"/>
          </w:tcPr>
          <w:p w14:paraId="4DB2C69D" w14:textId="1AC0F19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38.113 Maintenance (Rel-17, CAT F)</w:t>
            </w:r>
          </w:p>
        </w:tc>
        <w:tc>
          <w:tcPr>
            <w:tcW w:w="0" w:type="auto"/>
          </w:tcPr>
          <w:p w14:paraId="5E7A595D" w14:textId="7700523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0" w:type="auto"/>
          </w:tcPr>
          <w:p w14:paraId="16C326F2" w14:textId="625F029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0" w:type="auto"/>
          </w:tcPr>
          <w:p w14:paraId="57B9C371" w14:textId="71F22E7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0053</w:t>
            </w:r>
          </w:p>
        </w:tc>
        <w:tc>
          <w:tcPr>
            <w:tcW w:w="0" w:type="auto"/>
          </w:tcPr>
          <w:p w14:paraId="0C8BA25E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3E09B3B" w14:textId="72ECA6F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AB01148" w14:textId="7BCE9D7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F93D1BF" w14:textId="407B8D3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4E25704" w14:textId="5EE5264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1C6487D" w14:textId="77777777" w:rsidTr="00115939">
        <w:tc>
          <w:tcPr>
            <w:tcW w:w="0" w:type="auto"/>
          </w:tcPr>
          <w:p w14:paraId="1C2594FF" w14:textId="7ED7B05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R4-2215205</w:t>
            </w:r>
          </w:p>
        </w:tc>
        <w:tc>
          <w:tcPr>
            <w:tcW w:w="0" w:type="auto"/>
          </w:tcPr>
          <w:p w14:paraId="68D1C650" w14:textId="3395A82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38.114 (Rel-17, CAT B)</w:t>
            </w:r>
          </w:p>
        </w:tc>
        <w:tc>
          <w:tcPr>
            <w:tcW w:w="0" w:type="auto"/>
          </w:tcPr>
          <w:p w14:paraId="52B1D66F" w14:textId="0F613F1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B7C4555" w14:textId="20BDCAB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38.114</w:t>
            </w:r>
          </w:p>
        </w:tc>
        <w:tc>
          <w:tcPr>
            <w:tcW w:w="0" w:type="auto"/>
          </w:tcPr>
          <w:p w14:paraId="397C7BA9" w14:textId="2C16B04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0" w:type="auto"/>
          </w:tcPr>
          <w:p w14:paraId="77A0DB8E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13DCA1" w14:textId="7D74D5C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2040B0B" w14:textId="063917A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02876E5" w14:textId="574DCAC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0" w:type="auto"/>
          </w:tcPr>
          <w:p w14:paraId="7B65F71F" w14:textId="5E68C4A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3056A26C" w14:textId="77777777" w:rsidTr="00115939">
        <w:tc>
          <w:tcPr>
            <w:tcW w:w="0" w:type="auto"/>
          </w:tcPr>
          <w:p w14:paraId="626A6806" w14:textId="06A1E6D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R4-2215182</w:t>
            </w:r>
          </w:p>
        </w:tc>
        <w:tc>
          <w:tcPr>
            <w:tcW w:w="0" w:type="auto"/>
          </w:tcPr>
          <w:p w14:paraId="27259223" w14:textId="0C224B0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38.124 Maintenance (Rel-15, CAT F)</w:t>
            </w:r>
          </w:p>
        </w:tc>
        <w:tc>
          <w:tcPr>
            <w:tcW w:w="0" w:type="auto"/>
          </w:tcPr>
          <w:p w14:paraId="67640807" w14:textId="1AA5C14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0" w:type="auto"/>
          </w:tcPr>
          <w:p w14:paraId="0394E10B" w14:textId="63F4553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38.124</w:t>
            </w:r>
          </w:p>
        </w:tc>
        <w:tc>
          <w:tcPr>
            <w:tcW w:w="0" w:type="auto"/>
          </w:tcPr>
          <w:p w14:paraId="018A1713" w14:textId="2F75D25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0043</w:t>
            </w:r>
          </w:p>
        </w:tc>
        <w:tc>
          <w:tcPr>
            <w:tcW w:w="0" w:type="auto"/>
          </w:tcPr>
          <w:p w14:paraId="29A3F09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151D602" w14:textId="5613545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B8BC117" w14:textId="3E971CF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B7B4D96" w14:textId="463F12A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TEI15, NR_newRAT-Core</w:t>
            </w:r>
          </w:p>
        </w:tc>
        <w:tc>
          <w:tcPr>
            <w:tcW w:w="0" w:type="auto"/>
          </w:tcPr>
          <w:p w14:paraId="145C347F" w14:textId="7CBAC80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15939" w14:paraId="751137DD" w14:textId="77777777" w:rsidTr="00115939">
        <w:tc>
          <w:tcPr>
            <w:tcW w:w="0" w:type="auto"/>
          </w:tcPr>
          <w:p w14:paraId="6685AF40" w14:textId="3098FF9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R4-2215183</w:t>
            </w:r>
          </w:p>
        </w:tc>
        <w:tc>
          <w:tcPr>
            <w:tcW w:w="0" w:type="auto"/>
          </w:tcPr>
          <w:p w14:paraId="31A11EEA" w14:textId="78910EE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38.124 Maintenance (Rel-16, CAT A)</w:t>
            </w:r>
          </w:p>
        </w:tc>
        <w:tc>
          <w:tcPr>
            <w:tcW w:w="0" w:type="auto"/>
          </w:tcPr>
          <w:p w14:paraId="0D2BC9BB" w14:textId="6FF59AB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0" w:type="auto"/>
          </w:tcPr>
          <w:p w14:paraId="63E6D2CA" w14:textId="3C3D66C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38.124</w:t>
            </w:r>
          </w:p>
        </w:tc>
        <w:tc>
          <w:tcPr>
            <w:tcW w:w="0" w:type="auto"/>
          </w:tcPr>
          <w:p w14:paraId="293170A4" w14:textId="1A9CA35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0044</w:t>
            </w:r>
          </w:p>
        </w:tc>
        <w:tc>
          <w:tcPr>
            <w:tcW w:w="0" w:type="auto"/>
          </w:tcPr>
          <w:p w14:paraId="68BB1493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C1132CD" w14:textId="0633A35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AD6D5C9" w14:textId="060E0CD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ED46ED7" w14:textId="640E309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TEI15, NR_newRAT-Core</w:t>
            </w:r>
          </w:p>
        </w:tc>
        <w:tc>
          <w:tcPr>
            <w:tcW w:w="0" w:type="auto"/>
          </w:tcPr>
          <w:p w14:paraId="46ACFA75" w14:textId="0F6C324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15939" w14:paraId="796375EF" w14:textId="77777777" w:rsidTr="00115939">
        <w:tc>
          <w:tcPr>
            <w:tcW w:w="0" w:type="auto"/>
          </w:tcPr>
          <w:p w14:paraId="0E68942E" w14:textId="77B059D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R4-2215184</w:t>
            </w:r>
          </w:p>
        </w:tc>
        <w:tc>
          <w:tcPr>
            <w:tcW w:w="0" w:type="auto"/>
          </w:tcPr>
          <w:p w14:paraId="5D095032" w14:textId="43729AD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38.124 Maintenance (Rel-17, CAT F)</w:t>
            </w:r>
          </w:p>
        </w:tc>
        <w:tc>
          <w:tcPr>
            <w:tcW w:w="0" w:type="auto"/>
          </w:tcPr>
          <w:p w14:paraId="495683CD" w14:textId="1EAB03F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0" w:type="auto"/>
          </w:tcPr>
          <w:p w14:paraId="170B300F" w14:textId="21C32C9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38.124</w:t>
            </w:r>
          </w:p>
        </w:tc>
        <w:tc>
          <w:tcPr>
            <w:tcW w:w="0" w:type="auto"/>
          </w:tcPr>
          <w:p w14:paraId="233F6819" w14:textId="57924FE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0045</w:t>
            </w:r>
          </w:p>
        </w:tc>
        <w:tc>
          <w:tcPr>
            <w:tcW w:w="0" w:type="auto"/>
          </w:tcPr>
          <w:p w14:paraId="528946D8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76FBC69" w14:textId="230F5F5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49BF039" w14:textId="1FC8E54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D5B79B9" w14:textId="7910540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TEI15, NR_newRAT-Core</w:t>
            </w:r>
          </w:p>
        </w:tc>
        <w:tc>
          <w:tcPr>
            <w:tcW w:w="0" w:type="auto"/>
          </w:tcPr>
          <w:p w14:paraId="79597ED4" w14:textId="02750AE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48FB3F7" w14:textId="77777777" w:rsidTr="00115939">
        <w:tc>
          <w:tcPr>
            <w:tcW w:w="0" w:type="auto"/>
          </w:tcPr>
          <w:p w14:paraId="26CACC73" w14:textId="67F7D91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R4-2211597</w:t>
            </w:r>
          </w:p>
        </w:tc>
        <w:tc>
          <w:tcPr>
            <w:tcW w:w="0" w:type="auto"/>
          </w:tcPr>
          <w:p w14:paraId="4D122C39" w14:textId="2A50BA8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FR2 HST Scheduling restriction on SSB</w:t>
            </w:r>
          </w:p>
        </w:tc>
        <w:tc>
          <w:tcPr>
            <w:tcW w:w="0" w:type="auto"/>
          </w:tcPr>
          <w:p w14:paraId="4D375562" w14:textId="760F843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5ED35FCD" w14:textId="4C50D36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E0F1516" w14:textId="53CBF08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2419</w:t>
            </w:r>
          </w:p>
        </w:tc>
        <w:tc>
          <w:tcPr>
            <w:tcW w:w="0" w:type="auto"/>
          </w:tcPr>
          <w:p w14:paraId="53A8D01F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E451B18" w14:textId="51D6AB5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C2D156E" w14:textId="33788CC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89BC8CB" w14:textId="32BCF25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</w:t>
            </w:r>
          </w:p>
        </w:tc>
        <w:tc>
          <w:tcPr>
            <w:tcW w:w="0" w:type="auto"/>
          </w:tcPr>
          <w:p w14:paraId="4B72F78D" w14:textId="15AA348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7D952DB1" w14:textId="77777777" w:rsidTr="00115939">
        <w:tc>
          <w:tcPr>
            <w:tcW w:w="0" w:type="auto"/>
          </w:tcPr>
          <w:p w14:paraId="78E564C7" w14:textId="5F06C84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R4-2214560</w:t>
            </w:r>
          </w:p>
        </w:tc>
        <w:tc>
          <w:tcPr>
            <w:tcW w:w="0" w:type="auto"/>
          </w:tcPr>
          <w:p w14:paraId="135820D7" w14:textId="223E11B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FR2 HST Scheduling restriction on SSB</w:t>
            </w:r>
          </w:p>
        </w:tc>
        <w:tc>
          <w:tcPr>
            <w:tcW w:w="0" w:type="auto"/>
          </w:tcPr>
          <w:p w14:paraId="36F0A19C" w14:textId="4239EBE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4874BEC7" w14:textId="431CAC2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1C7C1B8" w14:textId="3E0531D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2419</w:t>
            </w:r>
          </w:p>
        </w:tc>
        <w:tc>
          <w:tcPr>
            <w:tcW w:w="0" w:type="auto"/>
          </w:tcPr>
          <w:p w14:paraId="275F7920" w14:textId="68556DCD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4B68CD4" w14:textId="30623ED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A457071" w14:textId="4412ABF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4F76736" w14:textId="1B5C942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</w:t>
            </w:r>
          </w:p>
        </w:tc>
        <w:tc>
          <w:tcPr>
            <w:tcW w:w="0" w:type="auto"/>
          </w:tcPr>
          <w:p w14:paraId="723F3305" w14:textId="49AC591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4DC501F3" w14:textId="77777777" w:rsidTr="00115939">
        <w:tc>
          <w:tcPr>
            <w:tcW w:w="0" w:type="auto"/>
          </w:tcPr>
          <w:p w14:paraId="1675B0FA" w14:textId="19E89F7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R4-2215155</w:t>
            </w:r>
          </w:p>
        </w:tc>
        <w:tc>
          <w:tcPr>
            <w:tcW w:w="0" w:type="auto"/>
          </w:tcPr>
          <w:p w14:paraId="3C1313B4" w14:textId="0C3A906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FR2 HST Scheduling restriction on SSB</w:t>
            </w:r>
          </w:p>
        </w:tc>
        <w:tc>
          <w:tcPr>
            <w:tcW w:w="0" w:type="auto"/>
          </w:tcPr>
          <w:p w14:paraId="42E7B2A9" w14:textId="3DC319D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4DBDE82B" w14:textId="00C2ECB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9808D3F" w14:textId="5100681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2419</w:t>
            </w:r>
          </w:p>
        </w:tc>
        <w:tc>
          <w:tcPr>
            <w:tcW w:w="0" w:type="auto"/>
          </w:tcPr>
          <w:p w14:paraId="23B75246" w14:textId="17A565D7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4ADC1D99" w14:textId="3F40AC3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9684C12" w14:textId="2F1C96C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13B5869" w14:textId="76D0F20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</w:t>
            </w:r>
          </w:p>
        </w:tc>
        <w:tc>
          <w:tcPr>
            <w:tcW w:w="0" w:type="auto"/>
          </w:tcPr>
          <w:p w14:paraId="4CBB7003" w14:textId="48E12CE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6C68B31" w14:textId="77777777" w:rsidTr="00115939">
        <w:tc>
          <w:tcPr>
            <w:tcW w:w="0" w:type="auto"/>
          </w:tcPr>
          <w:p w14:paraId="298CB54A" w14:textId="59D6869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R4-2211599</w:t>
            </w:r>
          </w:p>
        </w:tc>
        <w:tc>
          <w:tcPr>
            <w:tcW w:w="0" w:type="auto"/>
          </w:tcPr>
          <w:p w14:paraId="1613B0FA" w14:textId="15F6BDC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Power Saving Multiple RS Handling Clarification</w:t>
            </w:r>
          </w:p>
        </w:tc>
        <w:tc>
          <w:tcPr>
            <w:tcW w:w="0" w:type="auto"/>
          </w:tcPr>
          <w:p w14:paraId="0C79302E" w14:textId="35DC44F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203A0185" w14:textId="5E4F0D0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C59169E" w14:textId="19B48A9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2420</w:t>
            </w:r>
          </w:p>
        </w:tc>
        <w:tc>
          <w:tcPr>
            <w:tcW w:w="0" w:type="auto"/>
          </w:tcPr>
          <w:p w14:paraId="30C59A4B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7BD027E" w14:textId="3E354E5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9156E0C" w14:textId="1E0A719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62B86C4" w14:textId="11B5550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</w:t>
            </w:r>
          </w:p>
        </w:tc>
        <w:tc>
          <w:tcPr>
            <w:tcW w:w="0" w:type="auto"/>
          </w:tcPr>
          <w:p w14:paraId="2EDE0730" w14:textId="748AA6F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3C1517AB" w14:textId="77777777" w:rsidTr="00115939">
        <w:tc>
          <w:tcPr>
            <w:tcW w:w="0" w:type="auto"/>
          </w:tcPr>
          <w:p w14:paraId="0DB6B8D4" w14:textId="1039C76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R4-2214561</w:t>
            </w:r>
          </w:p>
        </w:tc>
        <w:tc>
          <w:tcPr>
            <w:tcW w:w="0" w:type="auto"/>
          </w:tcPr>
          <w:p w14:paraId="35DD5031" w14:textId="13A36A7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Power Saving Multiple RS Handling Clarification</w:t>
            </w:r>
          </w:p>
        </w:tc>
        <w:tc>
          <w:tcPr>
            <w:tcW w:w="0" w:type="auto"/>
          </w:tcPr>
          <w:p w14:paraId="065A43F7" w14:textId="7F3781C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4FEE1E3D" w14:textId="0F7BDFB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D0AFD3F" w14:textId="1E41DFD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2420</w:t>
            </w:r>
          </w:p>
        </w:tc>
        <w:tc>
          <w:tcPr>
            <w:tcW w:w="0" w:type="auto"/>
          </w:tcPr>
          <w:p w14:paraId="29A25A17" w14:textId="6034568D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466F61A" w14:textId="52E9423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CFC23CE" w14:textId="599D9CB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FF65FF1" w14:textId="0E91A11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</w:t>
            </w:r>
          </w:p>
        </w:tc>
        <w:tc>
          <w:tcPr>
            <w:tcW w:w="0" w:type="auto"/>
          </w:tcPr>
          <w:p w14:paraId="69CB6CAD" w14:textId="03DE11A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27E28F25" w14:textId="77777777" w:rsidTr="00115939">
        <w:tc>
          <w:tcPr>
            <w:tcW w:w="0" w:type="auto"/>
          </w:tcPr>
          <w:p w14:paraId="0A046A07" w14:textId="399A3EE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R4-2211631</w:t>
            </w:r>
          </w:p>
        </w:tc>
        <w:tc>
          <w:tcPr>
            <w:tcW w:w="0" w:type="auto"/>
          </w:tcPr>
          <w:p w14:paraId="66644311" w14:textId="6D6B1FA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Completing PUCCH SCell activation requirement</w:t>
            </w:r>
          </w:p>
        </w:tc>
        <w:tc>
          <w:tcPr>
            <w:tcW w:w="0" w:type="auto"/>
          </w:tcPr>
          <w:p w14:paraId="2F6DC9AE" w14:textId="41AACC7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1DEDE45" w14:textId="5073006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E01D088" w14:textId="66E3E72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2421</w:t>
            </w:r>
          </w:p>
        </w:tc>
        <w:tc>
          <w:tcPr>
            <w:tcW w:w="0" w:type="auto"/>
          </w:tcPr>
          <w:p w14:paraId="26A9FEF3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2A66866" w14:textId="5026CA2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4FFECC5" w14:textId="7B26535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92B01A2" w14:textId="0857551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0" w:type="auto"/>
          </w:tcPr>
          <w:p w14:paraId="51EA62F1" w14:textId="1969422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61BB6BCF" w14:textId="77777777" w:rsidTr="00115939">
        <w:tc>
          <w:tcPr>
            <w:tcW w:w="0" w:type="auto"/>
          </w:tcPr>
          <w:p w14:paraId="5D572B41" w14:textId="6E23DFC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R4-2214506</w:t>
            </w:r>
          </w:p>
        </w:tc>
        <w:tc>
          <w:tcPr>
            <w:tcW w:w="0" w:type="auto"/>
          </w:tcPr>
          <w:p w14:paraId="7423497B" w14:textId="714BDD1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Completing PUCCH SCell activation requirement</w:t>
            </w:r>
          </w:p>
        </w:tc>
        <w:tc>
          <w:tcPr>
            <w:tcW w:w="0" w:type="auto"/>
          </w:tcPr>
          <w:p w14:paraId="08C6F0F8" w14:textId="066E478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317022E" w14:textId="4FBABD1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4BB7F5F" w14:textId="49F5EEC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2421</w:t>
            </w:r>
          </w:p>
        </w:tc>
        <w:tc>
          <w:tcPr>
            <w:tcW w:w="0" w:type="auto"/>
          </w:tcPr>
          <w:p w14:paraId="18121F21" w14:textId="7AD6420C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A40F0A3" w14:textId="08B0CCE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85C40CD" w14:textId="01B2A8F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62F0365" w14:textId="3E09ECA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0" w:type="auto"/>
          </w:tcPr>
          <w:p w14:paraId="54A1E42D" w14:textId="1DC83DA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026FE481" w14:textId="77777777" w:rsidTr="00115939">
        <w:tc>
          <w:tcPr>
            <w:tcW w:w="0" w:type="auto"/>
          </w:tcPr>
          <w:p w14:paraId="088E115E" w14:textId="199DE68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R4-2211637</w:t>
            </w:r>
          </w:p>
        </w:tc>
        <w:tc>
          <w:tcPr>
            <w:tcW w:w="0" w:type="auto"/>
          </w:tcPr>
          <w:p w14:paraId="4D3CF880" w14:textId="59A1B5B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test cases of Rel-17 FeRRM - PUCCH SCell activation (Rel-17)</w:t>
            </w:r>
          </w:p>
        </w:tc>
        <w:tc>
          <w:tcPr>
            <w:tcW w:w="0" w:type="auto"/>
          </w:tcPr>
          <w:p w14:paraId="371614F1" w14:textId="2BC4205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0" w:type="auto"/>
          </w:tcPr>
          <w:p w14:paraId="652E32EC" w14:textId="1E18952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8646B9D" w14:textId="301F995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2422</w:t>
            </w:r>
          </w:p>
        </w:tc>
        <w:tc>
          <w:tcPr>
            <w:tcW w:w="0" w:type="auto"/>
          </w:tcPr>
          <w:p w14:paraId="7F8144BE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D371DA5" w14:textId="474A8F1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678F6B7" w14:textId="125F980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99DB806" w14:textId="7858335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NR_RRM_enh2-Perf</w:t>
            </w:r>
          </w:p>
        </w:tc>
        <w:tc>
          <w:tcPr>
            <w:tcW w:w="0" w:type="auto"/>
          </w:tcPr>
          <w:p w14:paraId="42A9AD73" w14:textId="6AB7430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6C48B5EE" w14:textId="77777777" w:rsidTr="00115939">
        <w:tc>
          <w:tcPr>
            <w:tcW w:w="0" w:type="auto"/>
          </w:tcPr>
          <w:p w14:paraId="0BF14A5A" w14:textId="3C784FF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R4-2211676</w:t>
            </w:r>
          </w:p>
        </w:tc>
        <w:tc>
          <w:tcPr>
            <w:tcW w:w="0" w:type="auto"/>
          </w:tcPr>
          <w:p w14:paraId="42BE1F0F" w14:textId="6E9F9A5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RRM core requirements for measurement procedure requirements for HST FR2</w:t>
            </w:r>
          </w:p>
        </w:tc>
        <w:tc>
          <w:tcPr>
            <w:tcW w:w="0" w:type="auto"/>
          </w:tcPr>
          <w:p w14:paraId="12BA5D6A" w14:textId="7BF16BA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29E729E" w14:textId="77BCA4C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39FD955" w14:textId="1B0AA43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2423</w:t>
            </w:r>
          </w:p>
        </w:tc>
        <w:tc>
          <w:tcPr>
            <w:tcW w:w="0" w:type="auto"/>
          </w:tcPr>
          <w:p w14:paraId="06618C17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7480BA5" w14:textId="024B7D5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1F3A91C" w14:textId="25137F5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BAB6DCB" w14:textId="780A050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0" w:type="auto"/>
          </w:tcPr>
          <w:p w14:paraId="4A9FB753" w14:textId="3370B4A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79AF3471" w14:textId="77777777" w:rsidTr="00115939">
        <w:tc>
          <w:tcPr>
            <w:tcW w:w="0" w:type="auto"/>
          </w:tcPr>
          <w:p w14:paraId="7A4EFA67" w14:textId="517BC3F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R4-2214563</w:t>
            </w:r>
          </w:p>
        </w:tc>
        <w:tc>
          <w:tcPr>
            <w:tcW w:w="0" w:type="auto"/>
          </w:tcPr>
          <w:p w14:paraId="42E94BE3" w14:textId="1419D0B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RRM core requirements for measurement procedure requirements for HST FR2</w:t>
            </w:r>
          </w:p>
        </w:tc>
        <w:tc>
          <w:tcPr>
            <w:tcW w:w="0" w:type="auto"/>
          </w:tcPr>
          <w:p w14:paraId="0B1110B8" w14:textId="3D69E61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8BB20BC" w14:textId="22ACA46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DE3A77C" w14:textId="542B9EB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2423</w:t>
            </w:r>
          </w:p>
        </w:tc>
        <w:tc>
          <w:tcPr>
            <w:tcW w:w="0" w:type="auto"/>
          </w:tcPr>
          <w:p w14:paraId="119D1C10" w14:textId="2873CAA3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34A4763" w14:textId="7D319CF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3A175EF" w14:textId="7360849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4362AEA" w14:textId="58CB068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0" w:type="auto"/>
          </w:tcPr>
          <w:p w14:paraId="6D192BB8" w14:textId="7FC6E82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001899E5" w14:textId="77777777" w:rsidTr="00115939">
        <w:tc>
          <w:tcPr>
            <w:tcW w:w="0" w:type="auto"/>
          </w:tcPr>
          <w:p w14:paraId="7787090E" w14:textId="4AD4925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R4-2215156</w:t>
            </w:r>
          </w:p>
        </w:tc>
        <w:tc>
          <w:tcPr>
            <w:tcW w:w="0" w:type="auto"/>
          </w:tcPr>
          <w:p w14:paraId="12736329" w14:textId="57FE537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RRM core requirements for measurement procedure requirements for HST FR2</w:t>
            </w:r>
          </w:p>
        </w:tc>
        <w:tc>
          <w:tcPr>
            <w:tcW w:w="0" w:type="auto"/>
          </w:tcPr>
          <w:p w14:paraId="6FAFE625" w14:textId="52D4F77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A1D19DE" w14:textId="4F27488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9764060" w14:textId="3116663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2423</w:t>
            </w:r>
          </w:p>
        </w:tc>
        <w:tc>
          <w:tcPr>
            <w:tcW w:w="0" w:type="auto"/>
          </w:tcPr>
          <w:p w14:paraId="28907DD7" w14:textId="435D3463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4A386836" w14:textId="69AF87F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102C7EA" w14:textId="0DFFEBF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2BC5638" w14:textId="2E0B54E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0" w:type="auto"/>
          </w:tcPr>
          <w:p w14:paraId="5E445FB5" w14:textId="03C48E9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D3F07F0" w14:textId="77777777" w:rsidTr="00115939">
        <w:tc>
          <w:tcPr>
            <w:tcW w:w="0" w:type="auto"/>
          </w:tcPr>
          <w:p w14:paraId="2D0EBD55" w14:textId="162041E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R4-2211722</w:t>
            </w:r>
          </w:p>
        </w:tc>
        <w:tc>
          <w:tcPr>
            <w:tcW w:w="0" w:type="auto"/>
          </w:tcPr>
          <w:p w14:paraId="29824437" w14:textId="6E8C175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NCSG core requirements maintenance</w:t>
            </w:r>
          </w:p>
        </w:tc>
        <w:tc>
          <w:tcPr>
            <w:tcW w:w="0" w:type="auto"/>
          </w:tcPr>
          <w:p w14:paraId="057FBFC3" w14:textId="0F689D8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0EC3DC9" w14:textId="3B7028F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20B065C" w14:textId="58E0A5A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2424</w:t>
            </w:r>
          </w:p>
        </w:tc>
        <w:tc>
          <w:tcPr>
            <w:tcW w:w="0" w:type="auto"/>
          </w:tcPr>
          <w:p w14:paraId="0BFFD60F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0C3C0BB" w14:textId="3D3F152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0C5CA7C" w14:textId="381ABF0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EF5B6F6" w14:textId="751F24D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0" w:type="auto"/>
          </w:tcPr>
          <w:p w14:paraId="1378D2E3" w14:textId="46D4456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5E154D46" w14:textId="77777777" w:rsidTr="00115939">
        <w:tc>
          <w:tcPr>
            <w:tcW w:w="0" w:type="auto"/>
          </w:tcPr>
          <w:p w14:paraId="2DCBEBB1" w14:textId="72424C7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R4-2214507</w:t>
            </w:r>
          </w:p>
        </w:tc>
        <w:tc>
          <w:tcPr>
            <w:tcW w:w="0" w:type="auto"/>
          </w:tcPr>
          <w:p w14:paraId="031DA751" w14:textId="747B9F5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NCSG core requirements maintenance</w:t>
            </w:r>
          </w:p>
        </w:tc>
        <w:tc>
          <w:tcPr>
            <w:tcW w:w="0" w:type="auto"/>
          </w:tcPr>
          <w:p w14:paraId="23A882E1" w14:textId="459C6BB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2B1AAEA" w14:textId="1CDC9A8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4F68DD4" w14:textId="5621FBF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2424</w:t>
            </w:r>
          </w:p>
        </w:tc>
        <w:tc>
          <w:tcPr>
            <w:tcW w:w="0" w:type="auto"/>
          </w:tcPr>
          <w:p w14:paraId="41ABC80C" w14:textId="70CC56BF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6263984" w14:textId="6A28CEA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3796FE5" w14:textId="3A8DB54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4C6703E" w14:textId="696FB33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0" w:type="auto"/>
          </w:tcPr>
          <w:p w14:paraId="5BCCE25F" w14:textId="7D3A2F3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36243585" w14:textId="77777777" w:rsidTr="00115939">
        <w:tc>
          <w:tcPr>
            <w:tcW w:w="0" w:type="auto"/>
          </w:tcPr>
          <w:p w14:paraId="4C896914" w14:textId="262611D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R4-2211726</w:t>
            </w:r>
          </w:p>
        </w:tc>
        <w:tc>
          <w:tcPr>
            <w:tcW w:w="0" w:type="auto"/>
          </w:tcPr>
          <w:p w14:paraId="4E90FCC1" w14:textId="1D87863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measurement period requirements</w:t>
            </w:r>
          </w:p>
        </w:tc>
        <w:tc>
          <w:tcPr>
            <w:tcW w:w="0" w:type="auto"/>
          </w:tcPr>
          <w:p w14:paraId="2B3D65CF" w14:textId="7334409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D778D0A" w14:textId="369F00E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E6AA67B" w14:textId="0CF2772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2425</w:t>
            </w:r>
          </w:p>
        </w:tc>
        <w:tc>
          <w:tcPr>
            <w:tcW w:w="0" w:type="auto"/>
          </w:tcPr>
          <w:p w14:paraId="7C817B3F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E62136E" w14:textId="4CD2202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3901A08" w14:textId="34297F1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A439227" w14:textId="36FCA0C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0" w:type="auto"/>
          </w:tcPr>
          <w:p w14:paraId="7D4AB58F" w14:textId="14B0672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6D72915C" w14:textId="77777777" w:rsidTr="00115939">
        <w:tc>
          <w:tcPr>
            <w:tcW w:w="0" w:type="auto"/>
          </w:tcPr>
          <w:p w14:paraId="04FB799D" w14:textId="5F3F75B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R4-2214564</w:t>
            </w:r>
          </w:p>
        </w:tc>
        <w:tc>
          <w:tcPr>
            <w:tcW w:w="0" w:type="auto"/>
          </w:tcPr>
          <w:p w14:paraId="3E7537FA" w14:textId="20942B6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measurement period requirements</w:t>
            </w:r>
          </w:p>
        </w:tc>
        <w:tc>
          <w:tcPr>
            <w:tcW w:w="0" w:type="auto"/>
          </w:tcPr>
          <w:p w14:paraId="31F157A6" w14:textId="6F52B9A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Huawei, HiSilicon</w:t>
            </w:r>
          </w:p>
        </w:tc>
        <w:tc>
          <w:tcPr>
            <w:tcW w:w="0" w:type="auto"/>
          </w:tcPr>
          <w:p w14:paraId="12BC4F61" w14:textId="53AA342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D3DE812" w14:textId="43A0BF2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2425</w:t>
            </w:r>
          </w:p>
        </w:tc>
        <w:tc>
          <w:tcPr>
            <w:tcW w:w="0" w:type="auto"/>
          </w:tcPr>
          <w:p w14:paraId="2AFCDE58" w14:textId="08D2DB7F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1EAADB6" w14:textId="1C3B48D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316ED7E" w14:textId="29653DD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1A1D477" w14:textId="2C011DC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0" w:type="auto"/>
          </w:tcPr>
          <w:p w14:paraId="38609CF7" w14:textId="41DFD3C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20D1E442" w14:textId="77777777" w:rsidTr="00115939">
        <w:tc>
          <w:tcPr>
            <w:tcW w:w="0" w:type="auto"/>
          </w:tcPr>
          <w:p w14:paraId="6E29E6B8" w14:textId="2F2E8A5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R4-2211727</w:t>
            </w:r>
          </w:p>
        </w:tc>
        <w:tc>
          <w:tcPr>
            <w:tcW w:w="0" w:type="auto"/>
          </w:tcPr>
          <w:p w14:paraId="58851BCD" w14:textId="277D5D8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measurement period requirements in RRC_INACTIVE state</w:t>
            </w:r>
          </w:p>
        </w:tc>
        <w:tc>
          <w:tcPr>
            <w:tcW w:w="0" w:type="auto"/>
          </w:tcPr>
          <w:p w14:paraId="0588642A" w14:textId="0F79F9E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C7746D2" w14:textId="5575086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6E4BC88" w14:textId="05D0506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2426</w:t>
            </w:r>
          </w:p>
        </w:tc>
        <w:tc>
          <w:tcPr>
            <w:tcW w:w="0" w:type="auto"/>
          </w:tcPr>
          <w:p w14:paraId="702189DD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1B2E908" w14:textId="23AA4CD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7A2BA96" w14:textId="5753063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8DCEECD" w14:textId="2722163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0" w:type="auto"/>
          </w:tcPr>
          <w:p w14:paraId="6EC1EDEF" w14:textId="61BC0D1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66D2ED12" w14:textId="77777777" w:rsidTr="00115939">
        <w:tc>
          <w:tcPr>
            <w:tcW w:w="0" w:type="auto"/>
          </w:tcPr>
          <w:p w14:paraId="5854D1E8" w14:textId="44DDAFD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R4-2214565</w:t>
            </w:r>
          </w:p>
        </w:tc>
        <w:tc>
          <w:tcPr>
            <w:tcW w:w="0" w:type="auto"/>
          </w:tcPr>
          <w:p w14:paraId="49058B6B" w14:textId="07B0B9C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measurement period requirements in RRC_INACTIVE state</w:t>
            </w:r>
          </w:p>
        </w:tc>
        <w:tc>
          <w:tcPr>
            <w:tcW w:w="0" w:type="auto"/>
          </w:tcPr>
          <w:p w14:paraId="74C2756A" w14:textId="21D4EBB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31F52C6" w14:textId="00641AE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3B76C17" w14:textId="1B68218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2426</w:t>
            </w:r>
          </w:p>
        </w:tc>
        <w:tc>
          <w:tcPr>
            <w:tcW w:w="0" w:type="auto"/>
          </w:tcPr>
          <w:p w14:paraId="6EBA995A" w14:textId="04DBE2B6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799FA39" w14:textId="029522B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9211F2B" w14:textId="2E6225C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6B592E1" w14:textId="064FB52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0" w:type="auto"/>
          </w:tcPr>
          <w:p w14:paraId="3ED0AEE9" w14:textId="3AE4BD8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62847084" w14:textId="77777777" w:rsidTr="00115939">
        <w:tc>
          <w:tcPr>
            <w:tcW w:w="0" w:type="auto"/>
          </w:tcPr>
          <w:p w14:paraId="6CAB0852" w14:textId="0DDD5FB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R4-2211767</w:t>
            </w:r>
          </w:p>
        </w:tc>
        <w:tc>
          <w:tcPr>
            <w:tcW w:w="0" w:type="auto"/>
          </w:tcPr>
          <w:p w14:paraId="786B20FB" w14:textId="00AE525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TS38.133 Correction on Rel17 TRP specific CBD requirements</w:t>
            </w:r>
          </w:p>
        </w:tc>
        <w:tc>
          <w:tcPr>
            <w:tcW w:w="0" w:type="auto"/>
          </w:tcPr>
          <w:p w14:paraId="40DD2C4D" w14:textId="3A9A93E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7FF96E32" w14:textId="5729B24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F056768" w14:textId="75A9488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2427</w:t>
            </w:r>
          </w:p>
        </w:tc>
        <w:tc>
          <w:tcPr>
            <w:tcW w:w="0" w:type="auto"/>
          </w:tcPr>
          <w:p w14:paraId="2D5CC258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A988155" w14:textId="7A502AB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7A69224" w14:textId="7084DB2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C413703" w14:textId="33D7FAB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0" w:type="auto"/>
          </w:tcPr>
          <w:p w14:paraId="2CE82FF4" w14:textId="7FBA74C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115939" w14:paraId="181764C5" w14:textId="77777777" w:rsidTr="00115939">
        <w:tc>
          <w:tcPr>
            <w:tcW w:w="0" w:type="auto"/>
          </w:tcPr>
          <w:p w14:paraId="7D2819CB" w14:textId="54819AA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R4-2211860</w:t>
            </w:r>
          </w:p>
        </w:tc>
        <w:tc>
          <w:tcPr>
            <w:tcW w:w="0" w:type="auto"/>
          </w:tcPr>
          <w:p w14:paraId="0672726B" w14:textId="0B17D92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inter-cell beam management</w:t>
            </w:r>
          </w:p>
        </w:tc>
        <w:tc>
          <w:tcPr>
            <w:tcW w:w="0" w:type="auto"/>
          </w:tcPr>
          <w:p w14:paraId="6F9C151C" w14:textId="2CF1B19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1E2D3C0" w14:textId="4F3799B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5E23AE7" w14:textId="2310FED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2428</w:t>
            </w:r>
          </w:p>
        </w:tc>
        <w:tc>
          <w:tcPr>
            <w:tcW w:w="0" w:type="auto"/>
          </w:tcPr>
          <w:p w14:paraId="52FA74B4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D5BED7D" w14:textId="5E0D2D2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AB2B4EA" w14:textId="3A8A5A6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4D3736A" w14:textId="68BC145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0" w:type="auto"/>
          </w:tcPr>
          <w:p w14:paraId="2EFF6D78" w14:textId="12641F8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115939" w14:paraId="3FF91A98" w14:textId="77777777" w:rsidTr="00115939">
        <w:tc>
          <w:tcPr>
            <w:tcW w:w="0" w:type="auto"/>
          </w:tcPr>
          <w:p w14:paraId="37767D11" w14:textId="527E1D7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R4-2211897</w:t>
            </w:r>
          </w:p>
        </w:tc>
        <w:tc>
          <w:tcPr>
            <w:tcW w:w="0" w:type="auto"/>
          </w:tcPr>
          <w:p w14:paraId="57A8D60F" w14:textId="4B3D862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NCSG maintenance</w:t>
            </w:r>
          </w:p>
        </w:tc>
        <w:tc>
          <w:tcPr>
            <w:tcW w:w="0" w:type="auto"/>
          </w:tcPr>
          <w:p w14:paraId="0328D1F9" w14:textId="1250157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00BECBC" w14:textId="2553DF1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485D9BD" w14:textId="1DA1D73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2429</w:t>
            </w:r>
          </w:p>
        </w:tc>
        <w:tc>
          <w:tcPr>
            <w:tcW w:w="0" w:type="auto"/>
          </w:tcPr>
          <w:p w14:paraId="4DFF18A7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E619536" w14:textId="64CAF1E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0A60A98" w14:textId="58AE6A2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CF111C1" w14:textId="362C42F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0" w:type="auto"/>
          </w:tcPr>
          <w:p w14:paraId="5742FD37" w14:textId="5B112EC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115939" w14:paraId="04FFB47D" w14:textId="77777777" w:rsidTr="00115939">
        <w:tc>
          <w:tcPr>
            <w:tcW w:w="0" w:type="auto"/>
          </w:tcPr>
          <w:p w14:paraId="2424A985" w14:textId="60BBDE6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R4-2211902</w:t>
            </w:r>
          </w:p>
        </w:tc>
        <w:tc>
          <w:tcPr>
            <w:tcW w:w="0" w:type="auto"/>
          </w:tcPr>
          <w:p w14:paraId="2D8816FA" w14:textId="2250CC3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TS38.133 CR on SCG activation/deactivation</w:t>
            </w:r>
          </w:p>
        </w:tc>
        <w:tc>
          <w:tcPr>
            <w:tcW w:w="0" w:type="auto"/>
          </w:tcPr>
          <w:p w14:paraId="58E64F7B" w14:textId="10B76B4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68419A6" w14:textId="679AF14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4D8A15C" w14:textId="3E265DD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2430</w:t>
            </w:r>
          </w:p>
        </w:tc>
        <w:tc>
          <w:tcPr>
            <w:tcW w:w="0" w:type="auto"/>
          </w:tcPr>
          <w:p w14:paraId="65B33F21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889C6BB" w14:textId="60EB24B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899C36F" w14:textId="37EDA83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DEB4873" w14:textId="335A8D3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0" w:type="auto"/>
          </w:tcPr>
          <w:p w14:paraId="5647366C" w14:textId="33E72A0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7155076" w14:textId="77777777" w:rsidTr="00115939">
        <w:tc>
          <w:tcPr>
            <w:tcW w:w="0" w:type="auto"/>
          </w:tcPr>
          <w:p w14:paraId="08BE79FA" w14:textId="27BC761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R4-2211930</w:t>
            </w:r>
          </w:p>
        </w:tc>
        <w:tc>
          <w:tcPr>
            <w:tcW w:w="0" w:type="auto"/>
          </w:tcPr>
          <w:p w14:paraId="0E5A2C7D" w14:textId="040B252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requirements for FR1 HST</w:t>
            </w:r>
          </w:p>
        </w:tc>
        <w:tc>
          <w:tcPr>
            <w:tcW w:w="0" w:type="auto"/>
          </w:tcPr>
          <w:p w14:paraId="34696185" w14:textId="3A9DFA8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9CF084D" w14:textId="599FE17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67E5BC6" w14:textId="659920F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2431</w:t>
            </w:r>
          </w:p>
        </w:tc>
        <w:tc>
          <w:tcPr>
            <w:tcW w:w="0" w:type="auto"/>
          </w:tcPr>
          <w:p w14:paraId="589380B0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DBCBDE6" w14:textId="3E9381C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CCDF1DA" w14:textId="3BE73A9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3C4151B" w14:textId="30BE7CC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NR_HST_FR1_enh-Core</w:t>
            </w:r>
          </w:p>
        </w:tc>
        <w:tc>
          <w:tcPr>
            <w:tcW w:w="0" w:type="auto"/>
          </w:tcPr>
          <w:p w14:paraId="546A8FA3" w14:textId="16C5CFA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61CA13CD" w14:textId="77777777" w:rsidTr="00115939">
        <w:tc>
          <w:tcPr>
            <w:tcW w:w="0" w:type="auto"/>
          </w:tcPr>
          <w:p w14:paraId="2CBE6DBC" w14:textId="2066935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R4-2214508</w:t>
            </w:r>
          </w:p>
        </w:tc>
        <w:tc>
          <w:tcPr>
            <w:tcW w:w="0" w:type="auto"/>
          </w:tcPr>
          <w:p w14:paraId="208493C0" w14:textId="1A2E36D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requirements for FR1 HST</w:t>
            </w:r>
          </w:p>
        </w:tc>
        <w:tc>
          <w:tcPr>
            <w:tcW w:w="0" w:type="auto"/>
          </w:tcPr>
          <w:p w14:paraId="1924E70C" w14:textId="79FB64B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7C076F9" w14:textId="3C54D08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DA11076" w14:textId="1CD0762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2431</w:t>
            </w:r>
          </w:p>
        </w:tc>
        <w:tc>
          <w:tcPr>
            <w:tcW w:w="0" w:type="auto"/>
          </w:tcPr>
          <w:p w14:paraId="57016F2F" w14:textId="0450947A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D1342B3" w14:textId="225CC08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6F2CB0F" w14:textId="5B53857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B64C601" w14:textId="2E34E2F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NR_HST_FR1_enh-Core</w:t>
            </w:r>
          </w:p>
        </w:tc>
        <w:tc>
          <w:tcPr>
            <w:tcW w:w="0" w:type="auto"/>
          </w:tcPr>
          <w:p w14:paraId="640D001C" w14:textId="3DF37C9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4B0C9FFD" w14:textId="77777777" w:rsidTr="00115939">
        <w:tc>
          <w:tcPr>
            <w:tcW w:w="0" w:type="auto"/>
          </w:tcPr>
          <w:p w14:paraId="5A2C2004" w14:textId="3E627E5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R4-2211954</w:t>
            </w:r>
          </w:p>
        </w:tc>
        <w:tc>
          <w:tcPr>
            <w:tcW w:w="0" w:type="auto"/>
          </w:tcPr>
          <w:p w14:paraId="69D526C5" w14:textId="639653E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Measurements of inter-frequency NR cells</w:t>
            </w:r>
          </w:p>
        </w:tc>
        <w:tc>
          <w:tcPr>
            <w:tcW w:w="0" w:type="auto"/>
          </w:tcPr>
          <w:p w14:paraId="313D544B" w14:textId="191DC5D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18D79D56" w14:textId="263CC6A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2BBA8C9" w14:textId="049D582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2432</w:t>
            </w:r>
          </w:p>
        </w:tc>
        <w:tc>
          <w:tcPr>
            <w:tcW w:w="0" w:type="auto"/>
          </w:tcPr>
          <w:p w14:paraId="1446F7DF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19FD91E" w14:textId="234A6F3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C5902BA" w14:textId="799A1FB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DCA8791" w14:textId="28BED3C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0" w:type="auto"/>
          </w:tcPr>
          <w:p w14:paraId="4DBF9D91" w14:textId="3BCEF9D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115939" w14:paraId="44FD810E" w14:textId="77777777" w:rsidTr="00115939">
        <w:tc>
          <w:tcPr>
            <w:tcW w:w="0" w:type="auto"/>
          </w:tcPr>
          <w:p w14:paraId="04629B16" w14:textId="4C4CE1F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R4-2211956</w:t>
            </w:r>
          </w:p>
        </w:tc>
        <w:tc>
          <w:tcPr>
            <w:tcW w:w="0" w:type="auto"/>
          </w:tcPr>
          <w:p w14:paraId="55E459C8" w14:textId="3C86499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Handover with PSCell from NR SA to EN-DC  with sequential processing</w:t>
            </w:r>
          </w:p>
        </w:tc>
        <w:tc>
          <w:tcPr>
            <w:tcW w:w="0" w:type="auto"/>
          </w:tcPr>
          <w:p w14:paraId="34552FBD" w14:textId="06C2769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3153695" w14:textId="6D4CF41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FDBD290" w14:textId="3C3D2A1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2433</w:t>
            </w:r>
          </w:p>
        </w:tc>
        <w:tc>
          <w:tcPr>
            <w:tcW w:w="0" w:type="auto"/>
          </w:tcPr>
          <w:p w14:paraId="4F29AF62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D3A30F9" w14:textId="11857BD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C75894A" w14:textId="48EDCB9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420A4A4" w14:textId="65A9295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NR_RRM_enh2-Perf</w:t>
            </w:r>
          </w:p>
        </w:tc>
        <w:tc>
          <w:tcPr>
            <w:tcW w:w="0" w:type="auto"/>
          </w:tcPr>
          <w:p w14:paraId="4358E95E" w14:textId="25A2D5C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459CBBFE" w14:textId="77777777" w:rsidTr="00115939">
        <w:tc>
          <w:tcPr>
            <w:tcW w:w="0" w:type="auto"/>
          </w:tcPr>
          <w:p w14:paraId="602452CA" w14:textId="28E4CF9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R4-2214509</w:t>
            </w:r>
          </w:p>
        </w:tc>
        <w:tc>
          <w:tcPr>
            <w:tcW w:w="0" w:type="auto"/>
          </w:tcPr>
          <w:p w14:paraId="6C88F8BB" w14:textId="6CFCEFA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Handover with PSCell from NR SA to EN-DC  with sequential processing</w:t>
            </w:r>
          </w:p>
        </w:tc>
        <w:tc>
          <w:tcPr>
            <w:tcW w:w="0" w:type="auto"/>
          </w:tcPr>
          <w:p w14:paraId="5DBB069B" w14:textId="3E81E58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AF95F11" w14:textId="184F579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BC10B8E" w14:textId="36DF224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2433</w:t>
            </w:r>
          </w:p>
        </w:tc>
        <w:tc>
          <w:tcPr>
            <w:tcW w:w="0" w:type="auto"/>
          </w:tcPr>
          <w:p w14:paraId="37E53482" w14:textId="2931E384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F1C24AF" w14:textId="79F218D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5B83607" w14:textId="57B0D54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6FD661D" w14:textId="35F34D3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NR_RRM_enh2-Perf</w:t>
            </w:r>
          </w:p>
        </w:tc>
        <w:tc>
          <w:tcPr>
            <w:tcW w:w="0" w:type="auto"/>
          </w:tcPr>
          <w:p w14:paraId="62432985" w14:textId="51E67FA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35D3DBC9" w14:textId="77777777" w:rsidTr="00115939">
        <w:tc>
          <w:tcPr>
            <w:tcW w:w="0" w:type="auto"/>
          </w:tcPr>
          <w:p w14:paraId="602DC440" w14:textId="1BA3780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R4-2211958</w:t>
            </w:r>
          </w:p>
        </w:tc>
        <w:tc>
          <w:tcPr>
            <w:tcW w:w="0" w:type="auto"/>
          </w:tcPr>
          <w:p w14:paraId="56CEAFBA" w14:textId="69414FE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active TCI state switching delay</w:t>
            </w:r>
          </w:p>
        </w:tc>
        <w:tc>
          <w:tcPr>
            <w:tcW w:w="0" w:type="auto"/>
          </w:tcPr>
          <w:p w14:paraId="523862AA" w14:textId="09A25DA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582DE368" w14:textId="34F0A81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379E9D7" w14:textId="0F6E3A7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2434</w:t>
            </w:r>
          </w:p>
        </w:tc>
        <w:tc>
          <w:tcPr>
            <w:tcW w:w="0" w:type="auto"/>
          </w:tcPr>
          <w:p w14:paraId="270CCDE0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142CC17" w14:textId="12C5266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A9C4D4B" w14:textId="305FAC2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94E2644" w14:textId="615BAFA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161EC763" w14:textId="156F6E7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327ACEE7" w14:textId="77777777" w:rsidTr="00115939">
        <w:tc>
          <w:tcPr>
            <w:tcW w:w="0" w:type="auto"/>
          </w:tcPr>
          <w:p w14:paraId="05A16294" w14:textId="2C6038C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R4-2211960</w:t>
            </w:r>
          </w:p>
        </w:tc>
        <w:tc>
          <w:tcPr>
            <w:tcW w:w="0" w:type="auto"/>
          </w:tcPr>
          <w:p w14:paraId="1B4F8DAD" w14:textId="026F015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accuracy requirement for NTN</w:t>
            </w:r>
          </w:p>
        </w:tc>
        <w:tc>
          <w:tcPr>
            <w:tcW w:w="0" w:type="auto"/>
          </w:tcPr>
          <w:p w14:paraId="55FAEB61" w14:textId="779402C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1624D7A9" w14:textId="043C979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E7225B2" w14:textId="23915FD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2435</w:t>
            </w:r>
          </w:p>
        </w:tc>
        <w:tc>
          <w:tcPr>
            <w:tcW w:w="0" w:type="auto"/>
          </w:tcPr>
          <w:p w14:paraId="1C1CD317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8DAE064" w14:textId="1B1693F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FDF174D" w14:textId="4C377B4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C8D9693" w14:textId="0780C84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0" w:type="auto"/>
          </w:tcPr>
          <w:p w14:paraId="6ED668AE" w14:textId="729121B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115939" w14:paraId="33572126" w14:textId="77777777" w:rsidTr="00115939">
        <w:tc>
          <w:tcPr>
            <w:tcW w:w="0" w:type="auto"/>
          </w:tcPr>
          <w:p w14:paraId="0CA65203" w14:textId="309F8A2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R4-2211962</w:t>
            </w:r>
          </w:p>
        </w:tc>
        <w:tc>
          <w:tcPr>
            <w:tcW w:w="0" w:type="auto"/>
          </w:tcPr>
          <w:p w14:paraId="63A4E254" w14:textId="7383710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conditions for measurement performance requirements for NTN</w:t>
            </w:r>
          </w:p>
        </w:tc>
        <w:tc>
          <w:tcPr>
            <w:tcW w:w="0" w:type="auto"/>
          </w:tcPr>
          <w:p w14:paraId="478B94EB" w14:textId="1493ED3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50DCE47F" w14:textId="0A0112F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536AFE8" w14:textId="6640F3A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2436</w:t>
            </w:r>
          </w:p>
        </w:tc>
        <w:tc>
          <w:tcPr>
            <w:tcW w:w="0" w:type="auto"/>
          </w:tcPr>
          <w:p w14:paraId="5E0733F7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5617F05" w14:textId="64D045C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852B910" w14:textId="2511C3A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89250E9" w14:textId="358BA7C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0" w:type="auto"/>
          </w:tcPr>
          <w:p w14:paraId="6036DA07" w14:textId="49B0230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115939" w14:paraId="64BB6C63" w14:textId="77777777" w:rsidTr="00115939">
        <w:tc>
          <w:tcPr>
            <w:tcW w:w="0" w:type="auto"/>
          </w:tcPr>
          <w:p w14:paraId="3B1B4DC4" w14:textId="0539FBF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R4-2211963</w:t>
            </w:r>
          </w:p>
        </w:tc>
        <w:tc>
          <w:tcPr>
            <w:tcW w:w="0" w:type="auto"/>
          </w:tcPr>
          <w:p w14:paraId="21831A71" w14:textId="1C84F39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cell reselection to FR1 intra-frequency NR cell for satellite access</w:t>
            </w:r>
          </w:p>
        </w:tc>
        <w:tc>
          <w:tcPr>
            <w:tcW w:w="0" w:type="auto"/>
          </w:tcPr>
          <w:p w14:paraId="3D9A2A68" w14:textId="3381200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5E59AAF3" w14:textId="7BB5726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1001DF2" w14:textId="7AF36B9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2437</w:t>
            </w:r>
          </w:p>
        </w:tc>
        <w:tc>
          <w:tcPr>
            <w:tcW w:w="0" w:type="auto"/>
          </w:tcPr>
          <w:p w14:paraId="6C899571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53709A8" w14:textId="6772FE9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B7A6ABD" w14:textId="419D70A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25DC67B" w14:textId="4FF8487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0" w:type="auto"/>
          </w:tcPr>
          <w:p w14:paraId="62940CC9" w14:textId="03007F6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013B5AC2" w14:textId="77777777" w:rsidTr="00115939">
        <w:tc>
          <w:tcPr>
            <w:tcW w:w="0" w:type="auto"/>
          </w:tcPr>
          <w:p w14:paraId="726B6D8D" w14:textId="5D156B5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R4-2214570</w:t>
            </w:r>
          </w:p>
        </w:tc>
        <w:tc>
          <w:tcPr>
            <w:tcW w:w="0" w:type="auto"/>
          </w:tcPr>
          <w:p w14:paraId="1E56A333" w14:textId="19C4BE8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cell reselection to FR1 intra-frequency NR cell for satellite access</w:t>
            </w:r>
          </w:p>
        </w:tc>
        <w:tc>
          <w:tcPr>
            <w:tcW w:w="0" w:type="auto"/>
          </w:tcPr>
          <w:p w14:paraId="7CBFA16F" w14:textId="2BCE870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5EA10B38" w14:textId="2D1E072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33852C3" w14:textId="7405628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2437</w:t>
            </w:r>
          </w:p>
        </w:tc>
        <w:tc>
          <w:tcPr>
            <w:tcW w:w="0" w:type="auto"/>
          </w:tcPr>
          <w:p w14:paraId="02CBE081" w14:textId="0DA2669C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2706A49" w14:textId="2A4728B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DAA5FEC" w14:textId="06F2D21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C2E8C57" w14:textId="2C72D11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0" w:type="auto"/>
          </w:tcPr>
          <w:p w14:paraId="00CADADF" w14:textId="4BCC282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4F71562E" w14:textId="77777777" w:rsidTr="00115939">
        <w:tc>
          <w:tcPr>
            <w:tcW w:w="0" w:type="auto"/>
          </w:tcPr>
          <w:p w14:paraId="27D50B3B" w14:textId="4A040A5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R4-2211973</w:t>
            </w:r>
          </w:p>
        </w:tc>
        <w:tc>
          <w:tcPr>
            <w:tcW w:w="0" w:type="auto"/>
          </w:tcPr>
          <w:p w14:paraId="331CB0F3" w14:textId="180D671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4-step random access test in FR1 for RedCap UE</w:t>
            </w:r>
          </w:p>
        </w:tc>
        <w:tc>
          <w:tcPr>
            <w:tcW w:w="0" w:type="auto"/>
          </w:tcPr>
          <w:p w14:paraId="6EBD1DEF" w14:textId="55390C7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8325AD9" w14:textId="089FF7A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ED42EF1" w14:textId="7BED04B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2438</w:t>
            </w:r>
          </w:p>
        </w:tc>
        <w:tc>
          <w:tcPr>
            <w:tcW w:w="0" w:type="auto"/>
          </w:tcPr>
          <w:p w14:paraId="5D19B3E8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E17BBE6" w14:textId="4EDA665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F90409F" w14:textId="2B945E9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C0BD3FA" w14:textId="75FD719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0" w:type="auto"/>
          </w:tcPr>
          <w:p w14:paraId="7CCFEAD8" w14:textId="16FA8FA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1AC9A2BB" w14:textId="77777777" w:rsidTr="00115939">
        <w:tc>
          <w:tcPr>
            <w:tcW w:w="0" w:type="auto"/>
          </w:tcPr>
          <w:p w14:paraId="43A6A3D9" w14:textId="4474952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R4-2214571</w:t>
            </w:r>
          </w:p>
        </w:tc>
        <w:tc>
          <w:tcPr>
            <w:tcW w:w="0" w:type="auto"/>
          </w:tcPr>
          <w:p w14:paraId="6AE89AC4" w14:textId="478A28D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4-step random access test in FR1 for RedCap UE</w:t>
            </w:r>
          </w:p>
        </w:tc>
        <w:tc>
          <w:tcPr>
            <w:tcW w:w="0" w:type="auto"/>
          </w:tcPr>
          <w:p w14:paraId="7886305C" w14:textId="1A4DCB1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EFA2DA3" w14:textId="357555C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EB59590" w14:textId="71676E2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2438</w:t>
            </w:r>
          </w:p>
        </w:tc>
        <w:tc>
          <w:tcPr>
            <w:tcW w:w="0" w:type="auto"/>
          </w:tcPr>
          <w:p w14:paraId="47379CDD" w14:textId="27F9D258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B89A553" w14:textId="36073D5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A982F3B" w14:textId="4EC8A4A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B58A840" w14:textId="0262163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0" w:type="auto"/>
          </w:tcPr>
          <w:p w14:paraId="033B7379" w14:textId="07FA99D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030136FE" w14:textId="77777777" w:rsidTr="00115939">
        <w:tc>
          <w:tcPr>
            <w:tcW w:w="0" w:type="auto"/>
          </w:tcPr>
          <w:p w14:paraId="7D4F00B1" w14:textId="60A7675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R4-2211974</w:t>
            </w:r>
          </w:p>
        </w:tc>
        <w:tc>
          <w:tcPr>
            <w:tcW w:w="0" w:type="auto"/>
          </w:tcPr>
          <w:p w14:paraId="5ADA8B72" w14:textId="11356AB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SSB-based RLM in-sync test in FR1 for RedCap UE</w:t>
            </w:r>
          </w:p>
        </w:tc>
        <w:tc>
          <w:tcPr>
            <w:tcW w:w="0" w:type="auto"/>
          </w:tcPr>
          <w:p w14:paraId="0D248C14" w14:textId="494C296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E1E91D0" w14:textId="09DE1BD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5CCBB66" w14:textId="28DF718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2439</w:t>
            </w:r>
          </w:p>
        </w:tc>
        <w:tc>
          <w:tcPr>
            <w:tcW w:w="0" w:type="auto"/>
          </w:tcPr>
          <w:p w14:paraId="1A3DDB93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21D4DA0" w14:textId="1F143BF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937C7F2" w14:textId="664E25D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BFE5A10" w14:textId="5F0F57A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0" w:type="auto"/>
          </w:tcPr>
          <w:p w14:paraId="67D21F22" w14:textId="6AA3006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3F00AC7D" w14:textId="77777777" w:rsidTr="00115939">
        <w:tc>
          <w:tcPr>
            <w:tcW w:w="0" w:type="auto"/>
          </w:tcPr>
          <w:p w14:paraId="72789DDD" w14:textId="17E601E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R4-2214572</w:t>
            </w:r>
          </w:p>
        </w:tc>
        <w:tc>
          <w:tcPr>
            <w:tcW w:w="0" w:type="auto"/>
          </w:tcPr>
          <w:p w14:paraId="184D0D0A" w14:textId="6DE3506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SSB-based RLM in-sync test in FR1 for RedCap UE</w:t>
            </w:r>
          </w:p>
        </w:tc>
        <w:tc>
          <w:tcPr>
            <w:tcW w:w="0" w:type="auto"/>
          </w:tcPr>
          <w:p w14:paraId="5EFA05E2" w14:textId="44918C8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8C0935B" w14:textId="1EC9584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EE1E53F" w14:textId="2D4CAD4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2439</w:t>
            </w:r>
          </w:p>
        </w:tc>
        <w:tc>
          <w:tcPr>
            <w:tcW w:w="0" w:type="auto"/>
          </w:tcPr>
          <w:p w14:paraId="4B247DE6" w14:textId="71A1596E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1FEBC7E" w14:textId="55F0D7D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49202BE" w14:textId="1394DE6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0800C1D" w14:textId="5125991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0" w:type="auto"/>
          </w:tcPr>
          <w:p w14:paraId="2B5D8D40" w14:textId="2A70037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673B4055" w14:textId="77777777" w:rsidTr="00115939">
        <w:tc>
          <w:tcPr>
            <w:tcW w:w="0" w:type="auto"/>
          </w:tcPr>
          <w:p w14:paraId="467ADC0C" w14:textId="671FFC0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R4-2211975</w:t>
            </w:r>
          </w:p>
        </w:tc>
        <w:tc>
          <w:tcPr>
            <w:tcW w:w="0" w:type="auto"/>
          </w:tcPr>
          <w:p w14:paraId="72588C0D" w14:textId="5114A21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4-step random access test in FR2 for RedCap UE</w:t>
            </w:r>
          </w:p>
        </w:tc>
        <w:tc>
          <w:tcPr>
            <w:tcW w:w="0" w:type="auto"/>
          </w:tcPr>
          <w:p w14:paraId="4A01CACE" w14:textId="1F9BF8E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1CE12E2" w14:textId="3DA8322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9B73DF9" w14:textId="789998A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2440</w:t>
            </w:r>
          </w:p>
        </w:tc>
        <w:tc>
          <w:tcPr>
            <w:tcW w:w="0" w:type="auto"/>
          </w:tcPr>
          <w:p w14:paraId="25D13314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5A153E4" w14:textId="378304C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91C328F" w14:textId="385A4D2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9CC84E5" w14:textId="7B4DF63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0" w:type="auto"/>
          </w:tcPr>
          <w:p w14:paraId="4613233A" w14:textId="78EB157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0DE854B0" w14:textId="77777777" w:rsidTr="00115939">
        <w:tc>
          <w:tcPr>
            <w:tcW w:w="0" w:type="auto"/>
          </w:tcPr>
          <w:p w14:paraId="364C5E20" w14:textId="2505950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R4-2214573</w:t>
            </w:r>
          </w:p>
        </w:tc>
        <w:tc>
          <w:tcPr>
            <w:tcW w:w="0" w:type="auto"/>
          </w:tcPr>
          <w:p w14:paraId="2AC3C519" w14:textId="6232935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4-step random access test in FR2 for RedCap UE</w:t>
            </w:r>
          </w:p>
        </w:tc>
        <w:tc>
          <w:tcPr>
            <w:tcW w:w="0" w:type="auto"/>
          </w:tcPr>
          <w:p w14:paraId="336D10E5" w14:textId="494A749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7A2DFF99" w14:textId="4867FA2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1B38BB0" w14:textId="57F5A66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2440</w:t>
            </w:r>
          </w:p>
        </w:tc>
        <w:tc>
          <w:tcPr>
            <w:tcW w:w="0" w:type="auto"/>
          </w:tcPr>
          <w:p w14:paraId="7002C98F" w14:textId="05FE9D23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5FB5EFF" w14:textId="13DEECA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77833C8" w14:textId="6A29B18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9673CA6" w14:textId="5C8DB48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0" w:type="auto"/>
          </w:tcPr>
          <w:p w14:paraId="788E8099" w14:textId="4354A43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48CDD8DC" w14:textId="77777777" w:rsidTr="00115939">
        <w:tc>
          <w:tcPr>
            <w:tcW w:w="0" w:type="auto"/>
          </w:tcPr>
          <w:p w14:paraId="03C4B082" w14:textId="1C05534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R4-2211976</w:t>
            </w:r>
          </w:p>
        </w:tc>
        <w:tc>
          <w:tcPr>
            <w:tcW w:w="0" w:type="auto"/>
          </w:tcPr>
          <w:p w14:paraId="2BB40AD9" w14:textId="13589F1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SSB-based RLM in-sync test in FR2 for RedCap UE</w:t>
            </w:r>
          </w:p>
        </w:tc>
        <w:tc>
          <w:tcPr>
            <w:tcW w:w="0" w:type="auto"/>
          </w:tcPr>
          <w:p w14:paraId="3510F356" w14:textId="49DBF61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653EF2D" w14:textId="167CCE2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D0B6F62" w14:textId="4CFDD3C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2441</w:t>
            </w:r>
          </w:p>
        </w:tc>
        <w:tc>
          <w:tcPr>
            <w:tcW w:w="0" w:type="auto"/>
          </w:tcPr>
          <w:p w14:paraId="7ABCDADD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A254F70" w14:textId="40B1A3A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4655EF8" w14:textId="79DFFFE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FF91D6B" w14:textId="216930A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0" w:type="auto"/>
          </w:tcPr>
          <w:p w14:paraId="12EA7D19" w14:textId="5B7BB07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24B782FF" w14:textId="77777777" w:rsidTr="00115939">
        <w:tc>
          <w:tcPr>
            <w:tcW w:w="0" w:type="auto"/>
          </w:tcPr>
          <w:p w14:paraId="23DC3CFF" w14:textId="2F2933B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R4-2214574</w:t>
            </w:r>
          </w:p>
        </w:tc>
        <w:tc>
          <w:tcPr>
            <w:tcW w:w="0" w:type="auto"/>
          </w:tcPr>
          <w:p w14:paraId="531CBD61" w14:textId="5AB1234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SSB-based RLM in-sync test in FR2 for RedCap UE</w:t>
            </w:r>
          </w:p>
        </w:tc>
        <w:tc>
          <w:tcPr>
            <w:tcW w:w="0" w:type="auto"/>
          </w:tcPr>
          <w:p w14:paraId="109A1BAA" w14:textId="58A459E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324120B" w14:textId="3419C25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9D4D5D6" w14:textId="5B41722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2441</w:t>
            </w:r>
          </w:p>
        </w:tc>
        <w:tc>
          <w:tcPr>
            <w:tcW w:w="0" w:type="auto"/>
          </w:tcPr>
          <w:p w14:paraId="151C422C" w14:textId="78C40C64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8234AC7" w14:textId="141C3F3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CF8A85A" w14:textId="1AB196D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A5F92D5" w14:textId="29F5887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0" w:type="auto"/>
          </w:tcPr>
          <w:p w14:paraId="6F90E53F" w14:textId="4B81BB9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627A35D4" w14:textId="77777777" w:rsidTr="00115939">
        <w:tc>
          <w:tcPr>
            <w:tcW w:w="0" w:type="auto"/>
          </w:tcPr>
          <w:p w14:paraId="3F8EEBAD" w14:textId="056FFB3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R4-2212030</w:t>
            </w:r>
          </w:p>
        </w:tc>
        <w:tc>
          <w:tcPr>
            <w:tcW w:w="0" w:type="auto"/>
          </w:tcPr>
          <w:p w14:paraId="68F4101B" w14:textId="3404D70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MUSIM gap configuration for MUSIM requirements applicability</w:t>
            </w:r>
          </w:p>
        </w:tc>
        <w:tc>
          <w:tcPr>
            <w:tcW w:w="0" w:type="auto"/>
          </w:tcPr>
          <w:p w14:paraId="761AC7DA" w14:textId="38B9F8E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C71F38C" w14:textId="518F0CE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A993DB7" w14:textId="77EE3F2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2442</w:t>
            </w:r>
          </w:p>
        </w:tc>
        <w:tc>
          <w:tcPr>
            <w:tcW w:w="0" w:type="auto"/>
          </w:tcPr>
          <w:p w14:paraId="23E17910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BEE1DA7" w14:textId="09FA6B9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8F4440C" w14:textId="66FECD1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DE3328F" w14:textId="580E8C2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LTE_NR_MUSIM</w:t>
            </w:r>
          </w:p>
        </w:tc>
        <w:tc>
          <w:tcPr>
            <w:tcW w:w="0" w:type="auto"/>
          </w:tcPr>
          <w:p w14:paraId="40178C9D" w14:textId="4124634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115939" w14:paraId="509D3566" w14:textId="77777777" w:rsidTr="00115939">
        <w:tc>
          <w:tcPr>
            <w:tcW w:w="0" w:type="auto"/>
          </w:tcPr>
          <w:p w14:paraId="33284E7A" w14:textId="3A16755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R4-2212031</w:t>
            </w:r>
          </w:p>
        </w:tc>
        <w:tc>
          <w:tcPr>
            <w:tcW w:w="0" w:type="auto"/>
          </w:tcPr>
          <w:p w14:paraId="2C57747D" w14:textId="0AA0DBB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enhanced gap configuration for RRM requirements applicability</w:t>
            </w:r>
          </w:p>
        </w:tc>
        <w:tc>
          <w:tcPr>
            <w:tcW w:w="0" w:type="auto"/>
          </w:tcPr>
          <w:p w14:paraId="321CB4E8" w14:textId="581A6D3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254E56D" w14:textId="08DC165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DF24277" w14:textId="7E5104A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2443</w:t>
            </w:r>
          </w:p>
        </w:tc>
        <w:tc>
          <w:tcPr>
            <w:tcW w:w="0" w:type="auto"/>
          </w:tcPr>
          <w:p w14:paraId="31ECAE17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FDF808B" w14:textId="052B813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C534CAF" w14:textId="7108BDA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2B1968A" w14:textId="77614D2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0" w:type="auto"/>
          </w:tcPr>
          <w:p w14:paraId="31E8F21E" w14:textId="6AD9606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422096D0" w14:textId="77777777" w:rsidTr="00115939">
        <w:tc>
          <w:tcPr>
            <w:tcW w:w="0" w:type="auto"/>
          </w:tcPr>
          <w:p w14:paraId="2E5B5620" w14:textId="7746926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R4-2214510</w:t>
            </w:r>
          </w:p>
        </w:tc>
        <w:tc>
          <w:tcPr>
            <w:tcW w:w="0" w:type="auto"/>
          </w:tcPr>
          <w:p w14:paraId="0103C619" w14:textId="696ABE3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enhanced gap configuration for RRM requirements applicability</w:t>
            </w:r>
          </w:p>
        </w:tc>
        <w:tc>
          <w:tcPr>
            <w:tcW w:w="0" w:type="auto"/>
          </w:tcPr>
          <w:p w14:paraId="08D3509A" w14:textId="3F107E0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DC7DB2C" w14:textId="76BFACE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72FE0F0" w14:textId="32591C5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2443</w:t>
            </w:r>
          </w:p>
        </w:tc>
        <w:tc>
          <w:tcPr>
            <w:tcW w:w="0" w:type="auto"/>
          </w:tcPr>
          <w:p w14:paraId="32D5575A" w14:textId="1FA22522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D84F91A" w14:textId="2A773AC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1553961" w14:textId="3B17C62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D871D66" w14:textId="1A1AA84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0" w:type="auto"/>
          </w:tcPr>
          <w:p w14:paraId="337F9FC2" w14:textId="0BB6964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115939" w14:paraId="6DDCF871" w14:textId="77777777" w:rsidTr="00115939">
        <w:tc>
          <w:tcPr>
            <w:tcW w:w="0" w:type="auto"/>
          </w:tcPr>
          <w:p w14:paraId="6B91F3FE" w14:textId="513404E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R4-2212046</w:t>
            </w:r>
          </w:p>
        </w:tc>
        <w:tc>
          <w:tcPr>
            <w:tcW w:w="0" w:type="auto"/>
          </w:tcPr>
          <w:p w14:paraId="594A5800" w14:textId="53ADFE4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pre-configured Pos gap activation limitation</w:t>
            </w:r>
          </w:p>
        </w:tc>
        <w:tc>
          <w:tcPr>
            <w:tcW w:w="0" w:type="auto"/>
          </w:tcPr>
          <w:p w14:paraId="141ED43D" w14:textId="5501694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DC0F2A3" w14:textId="3231719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E29462E" w14:textId="2DDF4D5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2444</w:t>
            </w:r>
          </w:p>
        </w:tc>
        <w:tc>
          <w:tcPr>
            <w:tcW w:w="0" w:type="auto"/>
          </w:tcPr>
          <w:p w14:paraId="4076535D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668EBFB" w14:textId="6AA64E1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231C3D0" w14:textId="090E48C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A31F547" w14:textId="040BE42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0" w:type="auto"/>
          </w:tcPr>
          <w:p w14:paraId="499B8227" w14:textId="573B589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115939" w14:paraId="301E1924" w14:textId="77777777" w:rsidTr="00115939">
        <w:tc>
          <w:tcPr>
            <w:tcW w:w="0" w:type="auto"/>
          </w:tcPr>
          <w:p w14:paraId="17DD8254" w14:textId="0DB75A1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R4-2212055</w:t>
            </w:r>
          </w:p>
        </w:tc>
        <w:tc>
          <w:tcPr>
            <w:tcW w:w="0" w:type="auto"/>
          </w:tcPr>
          <w:p w14:paraId="27DD93F4" w14:textId="4E06E57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maintain SCG activation delay requirements</w:t>
            </w:r>
          </w:p>
        </w:tc>
        <w:tc>
          <w:tcPr>
            <w:tcW w:w="0" w:type="auto"/>
          </w:tcPr>
          <w:p w14:paraId="7A81BD65" w14:textId="799CDA6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E4BD003" w14:textId="117427D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D77FAE7" w14:textId="30285AF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2445</w:t>
            </w:r>
          </w:p>
        </w:tc>
        <w:tc>
          <w:tcPr>
            <w:tcW w:w="0" w:type="auto"/>
          </w:tcPr>
          <w:p w14:paraId="1EE13468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0A42E02" w14:textId="173667A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585CD5A" w14:textId="1D328AA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923F29A" w14:textId="36FD98C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0" w:type="auto"/>
          </w:tcPr>
          <w:p w14:paraId="631ECFFD" w14:textId="39DB1D6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15939" w14:paraId="6B081822" w14:textId="77777777" w:rsidTr="00115939">
        <w:tc>
          <w:tcPr>
            <w:tcW w:w="0" w:type="auto"/>
          </w:tcPr>
          <w:p w14:paraId="07C7BB17" w14:textId="3092B7A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R4-2212057</w:t>
            </w:r>
          </w:p>
        </w:tc>
        <w:tc>
          <w:tcPr>
            <w:tcW w:w="0" w:type="auto"/>
          </w:tcPr>
          <w:p w14:paraId="146125EB" w14:textId="079D544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rule for NR_SL_relay test cases</w:t>
            </w:r>
          </w:p>
        </w:tc>
        <w:tc>
          <w:tcPr>
            <w:tcW w:w="0" w:type="auto"/>
          </w:tcPr>
          <w:p w14:paraId="6DF86390" w14:textId="39B6AE8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D10782E" w14:textId="3052A4F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BDF7A11" w14:textId="6D8EB65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2446</w:t>
            </w:r>
          </w:p>
        </w:tc>
        <w:tc>
          <w:tcPr>
            <w:tcW w:w="0" w:type="auto"/>
          </w:tcPr>
          <w:p w14:paraId="375AB3AB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DAB8AA1" w14:textId="16F562E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8F1FE5C" w14:textId="5EDFD5D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6B7C7EA" w14:textId="4C1A789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NR_SL_relay-Perf</w:t>
            </w:r>
          </w:p>
        </w:tc>
        <w:tc>
          <w:tcPr>
            <w:tcW w:w="0" w:type="auto"/>
          </w:tcPr>
          <w:p w14:paraId="337D5A90" w14:textId="2E91CFA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115939" w14:paraId="092435A8" w14:textId="77777777" w:rsidTr="00115939">
        <w:tc>
          <w:tcPr>
            <w:tcW w:w="0" w:type="auto"/>
          </w:tcPr>
          <w:p w14:paraId="3838373B" w14:textId="4D2B199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R4-2212058</w:t>
            </w:r>
          </w:p>
        </w:tc>
        <w:tc>
          <w:tcPr>
            <w:tcW w:w="0" w:type="auto"/>
          </w:tcPr>
          <w:p w14:paraId="5FAB94BE" w14:textId="0980979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for Selection_Reselection of sidelink relay UE</w:t>
            </w:r>
          </w:p>
        </w:tc>
        <w:tc>
          <w:tcPr>
            <w:tcW w:w="0" w:type="auto"/>
          </w:tcPr>
          <w:p w14:paraId="547633B5" w14:textId="2544FD8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5AA9C2A" w14:textId="62BF3DA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D35E94D" w14:textId="5DACCAB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2447</w:t>
            </w:r>
          </w:p>
        </w:tc>
        <w:tc>
          <w:tcPr>
            <w:tcW w:w="0" w:type="auto"/>
          </w:tcPr>
          <w:p w14:paraId="6843F3FB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1F3C931" w14:textId="48E9BE4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07A0A95" w14:textId="4A355D9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4F4CF4A" w14:textId="7C53713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NR_SL_relay-Perf</w:t>
            </w:r>
          </w:p>
        </w:tc>
        <w:tc>
          <w:tcPr>
            <w:tcW w:w="0" w:type="auto"/>
          </w:tcPr>
          <w:p w14:paraId="6EC14FED" w14:textId="282B609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72B11226" w14:textId="77777777" w:rsidTr="00115939">
        <w:tc>
          <w:tcPr>
            <w:tcW w:w="0" w:type="auto"/>
          </w:tcPr>
          <w:p w14:paraId="1394C3AC" w14:textId="0E12344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R4-2214511</w:t>
            </w:r>
          </w:p>
        </w:tc>
        <w:tc>
          <w:tcPr>
            <w:tcW w:w="0" w:type="auto"/>
          </w:tcPr>
          <w:p w14:paraId="4D23639E" w14:textId="6B6CD7B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for Selection_Reselection of sidelink relay UE</w:t>
            </w:r>
          </w:p>
        </w:tc>
        <w:tc>
          <w:tcPr>
            <w:tcW w:w="0" w:type="auto"/>
          </w:tcPr>
          <w:p w14:paraId="61B17ED6" w14:textId="499C89B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15BBACB" w14:textId="155BB2E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71A02E4" w14:textId="79EB331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2447</w:t>
            </w:r>
          </w:p>
        </w:tc>
        <w:tc>
          <w:tcPr>
            <w:tcW w:w="0" w:type="auto"/>
          </w:tcPr>
          <w:p w14:paraId="6BEDDC7C" w14:textId="4F12E346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F308453" w14:textId="22A5D50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351209F" w14:textId="4EE9B31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A5D3DA3" w14:textId="7688AC3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NR_SL_relay-Perf</w:t>
            </w:r>
          </w:p>
        </w:tc>
        <w:tc>
          <w:tcPr>
            <w:tcW w:w="0" w:type="auto"/>
          </w:tcPr>
          <w:p w14:paraId="66129A29" w14:textId="74435D3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BD091CC" w14:textId="77777777" w:rsidTr="00115939">
        <w:tc>
          <w:tcPr>
            <w:tcW w:w="0" w:type="auto"/>
          </w:tcPr>
          <w:p w14:paraId="0B4E54FB" w14:textId="0B7649E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R4-2212077</w:t>
            </w:r>
          </w:p>
        </w:tc>
        <w:tc>
          <w:tcPr>
            <w:tcW w:w="0" w:type="auto"/>
          </w:tcPr>
          <w:p w14:paraId="571ED149" w14:textId="53FCFF8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on TS38.133 for Pre-MG core part</w:t>
            </w:r>
          </w:p>
        </w:tc>
        <w:tc>
          <w:tcPr>
            <w:tcW w:w="0" w:type="auto"/>
          </w:tcPr>
          <w:p w14:paraId="544FCEE3" w14:textId="2BE2A54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4C0AD7D" w14:textId="30EB24C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ECC51C7" w14:textId="47EDCE0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2448</w:t>
            </w:r>
          </w:p>
        </w:tc>
        <w:tc>
          <w:tcPr>
            <w:tcW w:w="0" w:type="auto"/>
          </w:tcPr>
          <w:p w14:paraId="3F6A1011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2F72EAC" w14:textId="09062BE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FC655CD" w14:textId="4CCE0CD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6D660BB" w14:textId="17CF4D2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0" w:type="auto"/>
          </w:tcPr>
          <w:p w14:paraId="5949B5CE" w14:textId="06CEA73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25260FFF" w14:textId="77777777" w:rsidTr="00115939">
        <w:tc>
          <w:tcPr>
            <w:tcW w:w="0" w:type="auto"/>
          </w:tcPr>
          <w:p w14:paraId="713489AB" w14:textId="404081F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R4-2214512</w:t>
            </w:r>
          </w:p>
        </w:tc>
        <w:tc>
          <w:tcPr>
            <w:tcW w:w="0" w:type="auto"/>
          </w:tcPr>
          <w:p w14:paraId="079255D1" w14:textId="05C7339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on TS38.133 for Pre-MG core part</w:t>
            </w:r>
          </w:p>
        </w:tc>
        <w:tc>
          <w:tcPr>
            <w:tcW w:w="0" w:type="auto"/>
          </w:tcPr>
          <w:p w14:paraId="13F2ED99" w14:textId="461293D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991C2AC" w14:textId="51BED8E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7E63440" w14:textId="2194E7E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2448</w:t>
            </w:r>
          </w:p>
        </w:tc>
        <w:tc>
          <w:tcPr>
            <w:tcW w:w="0" w:type="auto"/>
          </w:tcPr>
          <w:p w14:paraId="756F4713" w14:textId="68920AD2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9069D36" w14:textId="45B5FC1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DC9FD75" w14:textId="719419F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90D2700" w14:textId="59B4703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0" w:type="auto"/>
          </w:tcPr>
          <w:p w14:paraId="389E1F5D" w14:textId="7A40FDC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24666766" w14:textId="77777777" w:rsidTr="00115939">
        <w:tc>
          <w:tcPr>
            <w:tcW w:w="0" w:type="auto"/>
          </w:tcPr>
          <w:p w14:paraId="51C22474" w14:textId="07998BE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R4-2212079</w:t>
            </w:r>
          </w:p>
        </w:tc>
        <w:tc>
          <w:tcPr>
            <w:tcW w:w="0" w:type="auto"/>
          </w:tcPr>
          <w:p w14:paraId="1FFD44D1" w14:textId="2897BF5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on TS38.133 for concurrent gaps core part</w:t>
            </w:r>
          </w:p>
        </w:tc>
        <w:tc>
          <w:tcPr>
            <w:tcW w:w="0" w:type="auto"/>
          </w:tcPr>
          <w:p w14:paraId="5245D520" w14:textId="6094DBA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C0E063D" w14:textId="49BA739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112354B" w14:textId="10F192B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2449</w:t>
            </w:r>
          </w:p>
        </w:tc>
        <w:tc>
          <w:tcPr>
            <w:tcW w:w="0" w:type="auto"/>
          </w:tcPr>
          <w:p w14:paraId="52933DA2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5B06350" w14:textId="1E956F8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ADEF0BF" w14:textId="65E4AF7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5C68C75" w14:textId="112B3F4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0" w:type="auto"/>
          </w:tcPr>
          <w:p w14:paraId="4D071967" w14:textId="4326FCE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20E81FF2" w14:textId="77777777" w:rsidTr="00115939">
        <w:tc>
          <w:tcPr>
            <w:tcW w:w="0" w:type="auto"/>
          </w:tcPr>
          <w:p w14:paraId="5815242A" w14:textId="041E4C3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R4-2214513</w:t>
            </w:r>
          </w:p>
        </w:tc>
        <w:tc>
          <w:tcPr>
            <w:tcW w:w="0" w:type="auto"/>
          </w:tcPr>
          <w:p w14:paraId="3E194BD4" w14:textId="195F013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on TS38.133 for concurrent gaps core part</w:t>
            </w:r>
          </w:p>
        </w:tc>
        <w:tc>
          <w:tcPr>
            <w:tcW w:w="0" w:type="auto"/>
          </w:tcPr>
          <w:p w14:paraId="6B7EE56C" w14:textId="6CBEAB5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E343F2A" w14:textId="69C10FC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56833DB" w14:textId="2E88705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2449</w:t>
            </w:r>
          </w:p>
        </w:tc>
        <w:tc>
          <w:tcPr>
            <w:tcW w:w="0" w:type="auto"/>
          </w:tcPr>
          <w:p w14:paraId="799A2D4D" w14:textId="4349670F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AC8CD86" w14:textId="7203748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4814C8B" w14:textId="099B37B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F62598C" w14:textId="22B52FF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0" w:type="auto"/>
          </w:tcPr>
          <w:p w14:paraId="1B121CD0" w14:textId="1BFCD67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AB3C4C7" w14:textId="77777777" w:rsidTr="00115939">
        <w:tc>
          <w:tcPr>
            <w:tcW w:w="0" w:type="auto"/>
          </w:tcPr>
          <w:p w14:paraId="2FEA1EF0" w14:textId="5D91103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R4-2212081</w:t>
            </w:r>
          </w:p>
        </w:tc>
        <w:tc>
          <w:tcPr>
            <w:tcW w:w="0" w:type="auto"/>
          </w:tcPr>
          <w:p w14:paraId="43B1B05C" w14:textId="2128B71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on TS38.133 for NCSG core part</w:t>
            </w:r>
          </w:p>
        </w:tc>
        <w:tc>
          <w:tcPr>
            <w:tcW w:w="0" w:type="auto"/>
          </w:tcPr>
          <w:p w14:paraId="12C784BA" w14:textId="32040F3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B3B9C1B" w14:textId="60C9B85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8E064B2" w14:textId="35B1638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2450</w:t>
            </w:r>
          </w:p>
        </w:tc>
        <w:tc>
          <w:tcPr>
            <w:tcW w:w="0" w:type="auto"/>
          </w:tcPr>
          <w:p w14:paraId="2383AC93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D8047D1" w14:textId="71450DC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D4FCA30" w14:textId="012EB1A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90C3BD3" w14:textId="776176F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0" w:type="auto"/>
          </w:tcPr>
          <w:p w14:paraId="755FE3D1" w14:textId="711E60E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5B83B15B" w14:textId="77777777" w:rsidTr="00115939">
        <w:tc>
          <w:tcPr>
            <w:tcW w:w="0" w:type="auto"/>
          </w:tcPr>
          <w:p w14:paraId="1779883E" w14:textId="6637D30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R4-2214514</w:t>
            </w:r>
          </w:p>
        </w:tc>
        <w:tc>
          <w:tcPr>
            <w:tcW w:w="0" w:type="auto"/>
          </w:tcPr>
          <w:p w14:paraId="2C6C6F38" w14:textId="06A7FE7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on TS38.133 for NCSG core part</w:t>
            </w:r>
          </w:p>
        </w:tc>
        <w:tc>
          <w:tcPr>
            <w:tcW w:w="0" w:type="auto"/>
          </w:tcPr>
          <w:p w14:paraId="56F36FC4" w14:textId="75D9571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413836D" w14:textId="2DF015D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BA5C28B" w14:textId="6E8250A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2450</w:t>
            </w:r>
          </w:p>
        </w:tc>
        <w:tc>
          <w:tcPr>
            <w:tcW w:w="0" w:type="auto"/>
          </w:tcPr>
          <w:p w14:paraId="71250F15" w14:textId="185C6944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5C0887F" w14:textId="2C3F067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6415152" w14:textId="08E8800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2D980D3" w14:textId="5A84D3E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0" w:type="auto"/>
          </w:tcPr>
          <w:p w14:paraId="6D2FBD72" w14:textId="34C3123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55ED1A1" w14:textId="77777777" w:rsidTr="00115939">
        <w:tc>
          <w:tcPr>
            <w:tcW w:w="0" w:type="auto"/>
          </w:tcPr>
          <w:p w14:paraId="2CCAD332" w14:textId="319CDF8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R4-2212128</w:t>
            </w:r>
          </w:p>
        </w:tc>
        <w:tc>
          <w:tcPr>
            <w:tcW w:w="0" w:type="auto"/>
          </w:tcPr>
          <w:p w14:paraId="7C14F8C8" w14:textId="6A3860A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sharing factor for SSB based L1-RSRP for serving cell and cell with different PCI</w:t>
            </w:r>
          </w:p>
        </w:tc>
        <w:tc>
          <w:tcPr>
            <w:tcW w:w="0" w:type="auto"/>
          </w:tcPr>
          <w:p w14:paraId="4B9905C5" w14:textId="0FE02D3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87F2CCF" w14:textId="2632CB2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1E6DDA9" w14:textId="05A877E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2451</w:t>
            </w:r>
          </w:p>
        </w:tc>
        <w:tc>
          <w:tcPr>
            <w:tcW w:w="0" w:type="auto"/>
          </w:tcPr>
          <w:p w14:paraId="20D27BC8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5E363E6" w14:textId="2B0C9F8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F7C49E5" w14:textId="1E4FCF6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E2B99C7" w14:textId="76D3D34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0" w:type="auto"/>
          </w:tcPr>
          <w:p w14:paraId="09B73AFE" w14:textId="375DC54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115939" w14:paraId="70F0C70F" w14:textId="77777777" w:rsidTr="00115939">
        <w:tc>
          <w:tcPr>
            <w:tcW w:w="0" w:type="auto"/>
          </w:tcPr>
          <w:p w14:paraId="136564F0" w14:textId="601179B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R4-2212152</w:t>
            </w:r>
          </w:p>
        </w:tc>
        <w:tc>
          <w:tcPr>
            <w:tcW w:w="0" w:type="auto"/>
          </w:tcPr>
          <w:p w14:paraId="33DE0CC0" w14:textId="197757A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Serving cell evaluation and intra-frequency measurements of NTN UE cell reselections</w:t>
            </w:r>
          </w:p>
        </w:tc>
        <w:tc>
          <w:tcPr>
            <w:tcW w:w="0" w:type="auto"/>
          </w:tcPr>
          <w:p w14:paraId="689BF91D" w14:textId="126A199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2B0C5CC" w14:textId="0B6404E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2A0EB0B" w14:textId="171DE0D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2452</w:t>
            </w:r>
          </w:p>
        </w:tc>
        <w:tc>
          <w:tcPr>
            <w:tcW w:w="0" w:type="auto"/>
          </w:tcPr>
          <w:p w14:paraId="4265C6DC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58AB2CC" w14:textId="7047BC1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4FA23E3" w14:textId="0B08E28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B3F84E5" w14:textId="6EE82DA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5EDA1F54" w14:textId="5C2BAE1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273CBE62" w14:textId="77777777" w:rsidTr="00115939">
        <w:tc>
          <w:tcPr>
            <w:tcW w:w="0" w:type="auto"/>
          </w:tcPr>
          <w:p w14:paraId="39726FBA" w14:textId="60607B5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R4-2214576</w:t>
            </w:r>
          </w:p>
        </w:tc>
        <w:tc>
          <w:tcPr>
            <w:tcW w:w="0" w:type="auto"/>
          </w:tcPr>
          <w:p w14:paraId="763508F6" w14:textId="7069566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Serving cell evaluation and intra-frequency measurements of NTN UE cell reselections</w:t>
            </w:r>
          </w:p>
        </w:tc>
        <w:tc>
          <w:tcPr>
            <w:tcW w:w="0" w:type="auto"/>
          </w:tcPr>
          <w:p w14:paraId="6BA5AFC3" w14:textId="1423BEE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E54C958" w14:textId="3A5F5A8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5BD1867" w14:textId="772149E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2452</w:t>
            </w:r>
          </w:p>
        </w:tc>
        <w:tc>
          <w:tcPr>
            <w:tcW w:w="0" w:type="auto"/>
          </w:tcPr>
          <w:p w14:paraId="625DDC51" w14:textId="531E1B95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5D9F268" w14:textId="4515012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5355799" w14:textId="51DA808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A6E5DEC" w14:textId="46816D7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771622AA" w14:textId="6E5177C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15939" w14:paraId="11037F43" w14:textId="77777777" w:rsidTr="00115939">
        <w:tc>
          <w:tcPr>
            <w:tcW w:w="0" w:type="auto"/>
          </w:tcPr>
          <w:p w14:paraId="794541BA" w14:textId="4E35D6E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R4-2212153</w:t>
            </w:r>
          </w:p>
        </w:tc>
        <w:tc>
          <w:tcPr>
            <w:tcW w:w="0" w:type="auto"/>
          </w:tcPr>
          <w:p w14:paraId="70F78251" w14:textId="028314A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Interruptions due to RRM measurements on deactivated SCG</w:t>
            </w:r>
          </w:p>
        </w:tc>
        <w:tc>
          <w:tcPr>
            <w:tcW w:w="0" w:type="auto"/>
          </w:tcPr>
          <w:p w14:paraId="624F401B" w14:textId="79BCC46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55B2E31" w14:textId="59C78CE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607D43B" w14:textId="5775FAB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2453</w:t>
            </w:r>
          </w:p>
        </w:tc>
        <w:tc>
          <w:tcPr>
            <w:tcW w:w="0" w:type="auto"/>
          </w:tcPr>
          <w:p w14:paraId="5565D1BF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E2C5EF5" w14:textId="641F6B0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743BD49" w14:textId="24591E9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CC18306" w14:textId="09F7722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0" w:type="auto"/>
          </w:tcPr>
          <w:p w14:paraId="76CC2710" w14:textId="74E3203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84F94C3" w14:textId="77777777" w:rsidTr="00115939">
        <w:tc>
          <w:tcPr>
            <w:tcW w:w="0" w:type="auto"/>
          </w:tcPr>
          <w:p w14:paraId="2EB04B6B" w14:textId="000AD51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R4-2212192</w:t>
            </w:r>
          </w:p>
        </w:tc>
        <w:tc>
          <w:tcPr>
            <w:tcW w:w="0" w:type="auto"/>
          </w:tcPr>
          <w:p w14:paraId="3C4A26CE" w14:textId="3A9E459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T1 definition of TA validation for Rel-17 NR SDT in INACTIVE sate</w:t>
            </w:r>
          </w:p>
        </w:tc>
        <w:tc>
          <w:tcPr>
            <w:tcW w:w="0" w:type="auto"/>
          </w:tcPr>
          <w:p w14:paraId="03BF8C00" w14:textId="64E0E1C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666A8356" w14:textId="2242D66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F3D61F2" w14:textId="7927127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2454</w:t>
            </w:r>
          </w:p>
        </w:tc>
        <w:tc>
          <w:tcPr>
            <w:tcW w:w="0" w:type="auto"/>
          </w:tcPr>
          <w:p w14:paraId="10E34361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99C9822" w14:textId="6AFC472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7853D87" w14:textId="6B42A0F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D960A2F" w14:textId="7626496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NR_SmallData_INACTIVE-Core</w:t>
            </w:r>
          </w:p>
        </w:tc>
        <w:tc>
          <w:tcPr>
            <w:tcW w:w="0" w:type="auto"/>
          </w:tcPr>
          <w:p w14:paraId="20117203" w14:textId="35DA98E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271CCDB7" w14:textId="77777777" w:rsidTr="00115939">
        <w:tc>
          <w:tcPr>
            <w:tcW w:w="0" w:type="auto"/>
          </w:tcPr>
          <w:p w14:paraId="70ACE834" w14:textId="170CA32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R4-2214515</w:t>
            </w:r>
          </w:p>
        </w:tc>
        <w:tc>
          <w:tcPr>
            <w:tcW w:w="0" w:type="auto"/>
          </w:tcPr>
          <w:p w14:paraId="34550814" w14:textId="5ADBAF1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T1 definition of TA validation for Rel-17 NR SDT in INACTIVE sate</w:t>
            </w:r>
          </w:p>
        </w:tc>
        <w:tc>
          <w:tcPr>
            <w:tcW w:w="0" w:type="auto"/>
          </w:tcPr>
          <w:p w14:paraId="3D23C467" w14:textId="38D8C75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203274CB" w14:textId="6F653BF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AB74D43" w14:textId="19BA2BE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2454</w:t>
            </w:r>
          </w:p>
        </w:tc>
        <w:tc>
          <w:tcPr>
            <w:tcW w:w="0" w:type="auto"/>
          </w:tcPr>
          <w:p w14:paraId="751BE20C" w14:textId="1633072D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9BBD6FA" w14:textId="3EA6FD0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6330EF6" w14:textId="27469BF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FD1BA8D" w14:textId="5AD9133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NR_SmallData_INACTIVE-Core</w:t>
            </w:r>
          </w:p>
        </w:tc>
        <w:tc>
          <w:tcPr>
            <w:tcW w:w="0" w:type="auto"/>
          </w:tcPr>
          <w:p w14:paraId="1BEE7C21" w14:textId="54C2F45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88468EC" w14:textId="77777777" w:rsidTr="00115939">
        <w:tc>
          <w:tcPr>
            <w:tcW w:w="0" w:type="auto"/>
          </w:tcPr>
          <w:p w14:paraId="20225C9A" w14:textId="6ABA19C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R4-2212193</w:t>
            </w:r>
          </w:p>
        </w:tc>
        <w:tc>
          <w:tcPr>
            <w:tcW w:w="0" w:type="auto"/>
          </w:tcPr>
          <w:p w14:paraId="6147433B" w14:textId="007C8ED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SL enhancement RRM test cases</w:t>
            </w:r>
          </w:p>
        </w:tc>
        <w:tc>
          <w:tcPr>
            <w:tcW w:w="0" w:type="auto"/>
          </w:tcPr>
          <w:p w14:paraId="05EB0C9F" w14:textId="457F840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254FEF9A" w14:textId="47F8B87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6A7B77F" w14:textId="2BC8995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2455</w:t>
            </w:r>
          </w:p>
        </w:tc>
        <w:tc>
          <w:tcPr>
            <w:tcW w:w="0" w:type="auto"/>
          </w:tcPr>
          <w:p w14:paraId="6B3740BA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1BB0540" w14:textId="49AEC99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EC52E75" w14:textId="51776CE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D941FEA" w14:textId="6D9ADB9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NR_SL_enh-Perf</w:t>
            </w:r>
          </w:p>
        </w:tc>
        <w:tc>
          <w:tcPr>
            <w:tcW w:w="0" w:type="auto"/>
          </w:tcPr>
          <w:p w14:paraId="26990C95" w14:textId="68E66C9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340C6CF3" w14:textId="77777777" w:rsidTr="00115939">
        <w:tc>
          <w:tcPr>
            <w:tcW w:w="0" w:type="auto"/>
          </w:tcPr>
          <w:p w14:paraId="53ED735F" w14:textId="5BBC757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R4-2212212</w:t>
            </w:r>
          </w:p>
        </w:tc>
        <w:tc>
          <w:tcPr>
            <w:tcW w:w="0" w:type="auto"/>
          </w:tcPr>
          <w:p w14:paraId="576FF421" w14:textId="67F3A2E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Abbreviations for NTN</w:t>
            </w:r>
          </w:p>
        </w:tc>
        <w:tc>
          <w:tcPr>
            <w:tcW w:w="0" w:type="auto"/>
          </w:tcPr>
          <w:p w14:paraId="7CF5700C" w14:textId="08BE8DF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6ED8894C" w14:textId="1158AF6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4181C14" w14:textId="124D82C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2456</w:t>
            </w:r>
          </w:p>
        </w:tc>
        <w:tc>
          <w:tcPr>
            <w:tcW w:w="0" w:type="auto"/>
          </w:tcPr>
          <w:p w14:paraId="2BF9DB4C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B5EB6A5" w14:textId="429F7C1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B91AF15" w14:textId="7B67553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EF69BFC" w14:textId="463E06C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65CAE6FD" w14:textId="5497302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3C0E380C" w14:textId="77777777" w:rsidTr="00115939">
        <w:tc>
          <w:tcPr>
            <w:tcW w:w="0" w:type="auto"/>
          </w:tcPr>
          <w:p w14:paraId="1558D262" w14:textId="0889099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R4-2212216</w:t>
            </w:r>
          </w:p>
        </w:tc>
        <w:tc>
          <w:tcPr>
            <w:tcW w:w="0" w:type="auto"/>
          </w:tcPr>
          <w:p w14:paraId="0B8BB2DA" w14:textId="0C41A88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QCL-ed assumption for RSSI measurement in FR2-2</w:t>
            </w:r>
          </w:p>
        </w:tc>
        <w:tc>
          <w:tcPr>
            <w:tcW w:w="0" w:type="auto"/>
          </w:tcPr>
          <w:p w14:paraId="0958FFFC" w14:textId="4DEBA94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36610F29" w14:textId="64CAA96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48F5C9B" w14:textId="4DD23B6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2457</w:t>
            </w:r>
          </w:p>
        </w:tc>
        <w:tc>
          <w:tcPr>
            <w:tcW w:w="0" w:type="auto"/>
          </w:tcPr>
          <w:p w14:paraId="4AE06F70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F200052" w14:textId="153E780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9B8FB18" w14:textId="188E62B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8858F20" w14:textId="296D70E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0" w:type="auto"/>
          </w:tcPr>
          <w:p w14:paraId="76D09C6F" w14:textId="66911BC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72D88521" w14:textId="77777777" w:rsidTr="00115939">
        <w:tc>
          <w:tcPr>
            <w:tcW w:w="0" w:type="auto"/>
          </w:tcPr>
          <w:p w14:paraId="76432D32" w14:textId="7778356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R4-2214577</w:t>
            </w:r>
          </w:p>
        </w:tc>
        <w:tc>
          <w:tcPr>
            <w:tcW w:w="0" w:type="auto"/>
          </w:tcPr>
          <w:p w14:paraId="0A29D113" w14:textId="59A5985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QCL-ed assumption for RSSI measurement in FR2-2</w:t>
            </w:r>
          </w:p>
        </w:tc>
        <w:tc>
          <w:tcPr>
            <w:tcW w:w="0" w:type="auto"/>
          </w:tcPr>
          <w:p w14:paraId="01468DC3" w14:textId="40D23F6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0AB92CBD" w14:textId="5CD7780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CF5F94B" w14:textId="5123CEE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2457</w:t>
            </w:r>
          </w:p>
        </w:tc>
        <w:tc>
          <w:tcPr>
            <w:tcW w:w="0" w:type="auto"/>
          </w:tcPr>
          <w:p w14:paraId="0369A527" w14:textId="65C53627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6F17E72" w14:textId="59BB65E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98C9482" w14:textId="054088A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12A28CE" w14:textId="17C6A08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0" w:type="auto"/>
          </w:tcPr>
          <w:p w14:paraId="696C17C3" w14:textId="3A08D6D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601AB7E7" w14:textId="77777777" w:rsidTr="00115939">
        <w:tc>
          <w:tcPr>
            <w:tcW w:w="0" w:type="auto"/>
          </w:tcPr>
          <w:p w14:paraId="24302DFF" w14:textId="7C0E112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R4-2212266</w:t>
            </w:r>
          </w:p>
        </w:tc>
        <w:tc>
          <w:tcPr>
            <w:tcW w:w="0" w:type="auto"/>
          </w:tcPr>
          <w:p w14:paraId="676163A1" w14:textId="42B5D9A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38133CR on SRS antenna switching - Resubmission</w:t>
            </w:r>
          </w:p>
        </w:tc>
        <w:tc>
          <w:tcPr>
            <w:tcW w:w="0" w:type="auto"/>
          </w:tcPr>
          <w:p w14:paraId="1E380915" w14:textId="556B50C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6C12C30" w14:textId="1107BBB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BC92B2B" w14:textId="70B91CE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2458</w:t>
            </w:r>
          </w:p>
        </w:tc>
        <w:tc>
          <w:tcPr>
            <w:tcW w:w="0" w:type="auto"/>
          </w:tcPr>
          <w:p w14:paraId="0F89E285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7C3D040" w14:textId="089646A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E18E91C" w14:textId="08201BE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CB3CA69" w14:textId="52DB341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0" w:type="auto"/>
          </w:tcPr>
          <w:p w14:paraId="28690612" w14:textId="3E6A925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115939" w14:paraId="774BBE88" w14:textId="77777777" w:rsidTr="00115939">
        <w:tc>
          <w:tcPr>
            <w:tcW w:w="0" w:type="auto"/>
          </w:tcPr>
          <w:p w14:paraId="792A1832" w14:textId="2FD9701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R4-2212267</w:t>
            </w:r>
          </w:p>
        </w:tc>
        <w:tc>
          <w:tcPr>
            <w:tcW w:w="0" w:type="auto"/>
          </w:tcPr>
          <w:p w14:paraId="5EEF38EA" w14:textId="43AD6EB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38133CR on PUCCH SCell activation delay requirement - Resubmission</w:t>
            </w:r>
          </w:p>
        </w:tc>
        <w:tc>
          <w:tcPr>
            <w:tcW w:w="0" w:type="auto"/>
          </w:tcPr>
          <w:p w14:paraId="1A674180" w14:textId="6F7DD00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64892D6" w14:textId="48A1888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935CC39" w14:textId="7800B9D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2459</w:t>
            </w:r>
          </w:p>
        </w:tc>
        <w:tc>
          <w:tcPr>
            <w:tcW w:w="0" w:type="auto"/>
          </w:tcPr>
          <w:p w14:paraId="0FE86E31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2D80C37" w14:textId="4EE5D8B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5597F96" w14:textId="62B821D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5805CA9" w14:textId="4CF675B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0" w:type="auto"/>
          </w:tcPr>
          <w:p w14:paraId="486F7797" w14:textId="260ED40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115939" w14:paraId="32B2A0EA" w14:textId="77777777" w:rsidTr="00115939">
        <w:tc>
          <w:tcPr>
            <w:tcW w:w="0" w:type="auto"/>
          </w:tcPr>
          <w:p w14:paraId="152ED84C" w14:textId="09D40F7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R4-2212268</w:t>
            </w:r>
          </w:p>
        </w:tc>
        <w:tc>
          <w:tcPr>
            <w:tcW w:w="0" w:type="auto"/>
          </w:tcPr>
          <w:p w14:paraId="412C88B7" w14:textId="2763307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38133CR on SRS antenna switching in MR-DC</w:t>
            </w:r>
          </w:p>
        </w:tc>
        <w:tc>
          <w:tcPr>
            <w:tcW w:w="0" w:type="auto"/>
          </w:tcPr>
          <w:p w14:paraId="6485BBA8" w14:textId="2347EB7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97CFA70" w14:textId="1921666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AA095CB" w14:textId="3162A1B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2460</w:t>
            </w:r>
          </w:p>
        </w:tc>
        <w:tc>
          <w:tcPr>
            <w:tcW w:w="0" w:type="auto"/>
          </w:tcPr>
          <w:p w14:paraId="0D9F775F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9B33D32" w14:textId="2FE3901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C3F7E28" w14:textId="481BF10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AD799F4" w14:textId="72F9E97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0" w:type="auto"/>
          </w:tcPr>
          <w:p w14:paraId="5C39DBD0" w14:textId="787D565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19EB73F5" w14:textId="77777777" w:rsidTr="00115939">
        <w:tc>
          <w:tcPr>
            <w:tcW w:w="0" w:type="auto"/>
          </w:tcPr>
          <w:p w14:paraId="21617F2A" w14:textId="78CC37F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R4-2214516</w:t>
            </w:r>
          </w:p>
        </w:tc>
        <w:tc>
          <w:tcPr>
            <w:tcW w:w="0" w:type="auto"/>
          </w:tcPr>
          <w:p w14:paraId="34584480" w14:textId="4D8D221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38133CR on SRS antenna switching in MR-DC</w:t>
            </w:r>
          </w:p>
        </w:tc>
        <w:tc>
          <w:tcPr>
            <w:tcW w:w="0" w:type="auto"/>
          </w:tcPr>
          <w:p w14:paraId="3948BEF6" w14:textId="3A62320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6D2C2C0" w14:textId="64256C8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E86225B" w14:textId="0AC0CC1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2460</w:t>
            </w:r>
          </w:p>
        </w:tc>
        <w:tc>
          <w:tcPr>
            <w:tcW w:w="0" w:type="auto"/>
          </w:tcPr>
          <w:p w14:paraId="0AE0D866" w14:textId="216324F1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EDA84A3" w14:textId="738CF21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01F5B46" w14:textId="012F38B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DFD6239" w14:textId="0B9F835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0" w:type="auto"/>
          </w:tcPr>
          <w:p w14:paraId="5CADFDB8" w14:textId="017EB00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42B24E6" w14:textId="77777777" w:rsidTr="00115939">
        <w:tc>
          <w:tcPr>
            <w:tcW w:w="0" w:type="auto"/>
          </w:tcPr>
          <w:p w14:paraId="0EFE3E92" w14:textId="16336E8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R4-2212272</w:t>
            </w:r>
          </w:p>
        </w:tc>
        <w:tc>
          <w:tcPr>
            <w:tcW w:w="0" w:type="auto"/>
          </w:tcPr>
          <w:p w14:paraId="4AB3151F" w14:textId="4E24559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38133CR on PUCCH SCell activation delay</w:t>
            </w:r>
          </w:p>
        </w:tc>
        <w:tc>
          <w:tcPr>
            <w:tcW w:w="0" w:type="auto"/>
          </w:tcPr>
          <w:p w14:paraId="533E14F0" w14:textId="62F430D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FB60A64" w14:textId="4D02574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5B95194" w14:textId="6DDC5C2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2461</w:t>
            </w:r>
          </w:p>
        </w:tc>
        <w:tc>
          <w:tcPr>
            <w:tcW w:w="0" w:type="auto"/>
          </w:tcPr>
          <w:p w14:paraId="417B7DE5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9999FF2" w14:textId="39C8E21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599D404" w14:textId="6A9691F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96773C6" w14:textId="2D6A125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0" w:type="auto"/>
          </w:tcPr>
          <w:p w14:paraId="60D12FFF" w14:textId="594D444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6FE2D580" w14:textId="77777777" w:rsidTr="00115939">
        <w:tc>
          <w:tcPr>
            <w:tcW w:w="0" w:type="auto"/>
          </w:tcPr>
          <w:p w14:paraId="16121C6F" w14:textId="6C257E4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R4-2214517</w:t>
            </w:r>
          </w:p>
        </w:tc>
        <w:tc>
          <w:tcPr>
            <w:tcW w:w="0" w:type="auto"/>
          </w:tcPr>
          <w:p w14:paraId="4FD99402" w14:textId="756A6C3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38133CR on PUCCH SCell activation delay</w:t>
            </w:r>
          </w:p>
        </w:tc>
        <w:tc>
          <w:tcPr>
            <w:tcW w:w="0" w:type="auto"/>
          </w:tcPr>
          <w:p w14:paraId="690FE7B7" w14:textId="0EC7698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2395344" w14:textId="132751C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C3C0DE1" w14:textId="6678356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2461</w:t>
            </w:r>
          </w:p>
        </w:tc>
        <w:tc>
          <w:tcPr>
            <w:tcW w:w="0" w:type="auto"/>
          </w:tcPr>
          <w:p w14:paraId="76ED30B9" w14:textId="2CA6680C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4732E0F" w14:textId="06F258D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1BAAADF" w14:textId="1A47310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13A1A69" w14:textId="3831D71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0" w:type="auto"/>
          </w:tcPr>
          <w:p w14:paraId="2D13E91D" w14:textId="6B14F0C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3D201C36" w14:textId="77777777" w:rsidTr="00115939">
        <w:tc>
          <w:tcPr>
            <w:tcW w:w="0" w:type="auto"/>
          </w:tcPr>
          <w:p w14:paraId="06C70B3F" w14:textId="13E7165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R4-2212275</w:t>
            </w:r>
          </w:p>
        </w:tc>
        <w:tc>
          <w:tcPr>
            <w:tcW w:w="0" w:type="auto"/>
          </w:tcPr>
          <w:p w14:paraId="1D07357F" w14:textId="2350CF7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38133CR on relaxed RLM/BFD measurement requirement</w:t>
            </w:r>
          </w:p>
        </w:tc>
        <w:tc>
          <w:tcPr>
            <w:tcW w:w="0" w:type="auto"/>
          </w:tcPr>
          <w:p w14:paraId="389C1929" w14:textId="6E33C31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77E136F" w14:textId="52D1739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ABC657D" w14:textId="484D823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2462</w:t>
            </w:r>
          </w:p>
        </w:tc>
        <w:tc>
          <w:tcPr>
            <w:tcW w:w="0" w:type="auto"/>
          </w:tcPr>
          <w:p w14:paraId="488E2FEC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1D13D77" w14:textId="608A321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32FB1B5" w14:textId="30B013E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7C13E6C" w14:textId="6DF7D78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0" w:type="auto"/>
          </w:tcPr>
          <w:p w14:paraId="4B84B4FD" w14:textId="5813939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1E804C08" w14:textId="77777777" w:rsidTr="00115939">
        <w:tc>
          <w:tcPr>
            <w:tcW w:w="0" w:type="auto"/>
          </w:tcPr>
          <w:p w14:paraId="3EBFC1BF" w14:textId="3AF191B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R4-2214579</w:t>
            </w:r>
          </w:p>
        </w:tc>
        <w:tc>
          <w:tcPr>
            <w:tcW w:w="0" w:type="auto"/>
          </w:tcPr>
          <w:p w14:paraId="5D7897A6" w14:textId="607100C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38133CR on relaxed RLM/BFD measurement requirement</w:t>
            </w:r>
          </w:p>
        </w:tc>
        <w:tc>
          <w:tcPr>
            <w:tcW w:w="0" w:type="auto"/>
          </w:tcPr>
          <w:p w14:paraId="765E9E48" w14:textId="6A37116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6EB2E56" w14:textId="5DA3911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75D6E96" w14:textId="6701A55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2462</w:t>
            </w:r>
          </w:p>
        </w:tc>
        <w:tc>
          <w:tcPr>
            <w:tcW w:w="0" w:type="auto"/>
          </w:tcPr>
          <w:p w14:paraId="4668460F" w14:textId="4531358D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95497ED" w14:textId="0BE0437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D5516D9" w14:textId="358996A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45A3BB4" w14:textId="7A66789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0" w:type="auto"/>
          </w:tcPr>
          <w:p w14:paraId="04B13D10" w14:textId="482DEBF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115939" w14:paraId="44FA1CE5" w14:textId="77777777" w:rsidTr="00115939">
        <w:tc>
          <w:tcPr>
            <w:tcW w:w="0" w:type="auto"/>
          </w:tcPr>
          <w:p w14:paraId="6C20D4B0" w14:textId="4A334A1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R4-2212280</w:t>
            </w:r>
          </w:p>
        </w:tc>
        <w:tc>
          <w:tcPr>
            <w:tcW w:w="0" w:type="auto"/>
          </w:tcPr>
          <w:p w14:paraId="428C5D9F" w14:textId="2CAD55F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carrier-specific scaling factor for RedCap (9.1A.5)</w:t>
            </w:r>
          </w:p>
        </w:tc>
        <w:tc>
          <w:tcPr>
            <w:tcW w:w="0" w:type="auto"/>
          </w:tcPr>
          <w:p w14:paraId="1DF07601" w14:textId="10C73B1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CEBC4A7" w14:textId="4631FBA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BE40EA9" w14:textId="0691096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2463</w:t>
            </w:r>
          </w:p>
        </w:tc>
        <w:tc>
          <w:tcPr>
            <w:tcW w:w="0" w:type="auto"/>
          </w:tcPr>
          <w:p w14:paraId="27135AFD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C965D79" w14:textId="0522309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F8CC253" w14:textId="0BAF2D4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607BC0C" w14:textId="5A69ED5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21C606A8" w14:textId="2CC3F56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53FCBE68" w14:textId="77777777" w:rsidTr="00115939">
        <w:tc>
          <w:tcPr>
            <w:tcW w:w="0" w:type="auto"/>
          </w:tcPr>
          <w:p w14:paraId="6F055BC6" w14:textId="22217F8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R4-2214580</w:t>
            </w:r>
          </w:p>
        </w:tc>
        <w:tc>
          <w:tcPr>
            <w:tcW w:w="0" w:type="auto"/>
          </w:tcPr>
          <w:p w14:paraId="3B9E9F1D" w14:textId="7A25955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carrier-specific scaling factor for RedCap (9.1A.5)</w:t>
            </w:r>
          </w:p>
        </w:tc>
        <w:tc>
          <w:tcPr>
            <w:tcW w:w="0" w:type="auto"/>
          </w:tcPr>
          <w:p w14:paraId="4F4AE065" w14:textId="0EDFE34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68F59C3" w14:textId="3E1F1A8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47343DD" w14:textId="4A4A3B1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2463</w:t>
            </w:r>
          </w:p>
        </w:tc>
        <w:tc>
          <w:tcPr>
            <w:tcW w:w="0" w:type="auto"/>
          </w:tcPr>
          <w:p w14:paraId="14FF4DB4" w14:textId="1CC986BF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154B2C2" w14:textId="7A43195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95A7113" w14:textId="7B30E5A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DB0D360" w14:textId="1DE7A5B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73A9CBCF" w14:textId="5ACD3A2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E986A82" w14:textId="77777777" w:rsidTr="00115939">
        <w:tc>
          <w:tcPr>
            <w:tcW w:w="0" w:type="auto"/>
          </w:tcPr>
          <w:p w14:paraId="72B15A41" w14:textId="183AD98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R4-2212390</w:t>
            </w:r>
          </w:p>
        </w:tc>
        <w:tc>
          <w:tcPr>
            <w:tcW w:w="0" w:type="auto"/>
          </w:tcPr>
          <w:p w14:paraId="18E075F6" w14:textId="24B8549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Intra-frequency measurement requirements with CCA in FR2-2</w:t>
            </w:r>
          </w:p>
        </w:tc>
        <w:tc>
          <w:tcPr>
            <w:tcW w:w="0" w:type="auto"/>
          </w:tcPr>
          <w:p w14:paraId="761A2C11" w14:textId="4E919C9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5196FE0" w14:textId="43320DA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BE5CD34" w14:textId="72417DC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2464</w:t>
            </w:r>
          </w:p>
        </w:tc>
        <w:tc>
          <w:tcPr>
            <w:tcW w:w="0" w:type="auto"/>
          </w:tcPr>
          <w:p w14:paraId="59FDFBC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FB13B30" w14:textId="55822BA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D38933A" w14:textId="7DD19E1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E74FC67" w14:textId="6DAA3B2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</w:t>
            </w:r>
          </w:p>
        </w:tc>
        <w:tc>
          <w:tcPr>
            <w:tcW w:w="0" w:type="auto"/>
          </w:tcPr>
          <w:p w14:paraId="3903B736" w14:textId="36AB677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5C58720C" w14:textId="77777777" w:rsidTr="00115939">
        <w:tc>
          <w:tcPr>
            <w:tcW w:w="0" w:type="auto"/>
          </w:tcPr>
          <w:p w14:paraId="6D6C2703" w14:textId="481C127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R4-2214584</w:t>
            </w:r>
          </w:p>
        </w:tc>
        <w:tc>
          <w:tcPr>
            <w:tcW w:w="0" w:type="auto"/>
          </w:tcPr>
          <w:p w14:paraId="69217F92" w14:textId="77FC825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Intra-frequency measurement requirements with CCA in FR2-2</w:t>
            </w:r>
          </w:p>
        </w:tc>
        <w:tc>
          <w:tcPr>
            <w:tcW w:w="0" w:type="auto"/>
          </w:tcPr>
          <w:p w14:paraId="4527EA04" w14:textId="2D2054A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7497D76" w14:textId="4C5BCAC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95EE1D2" w14:textId="787E2A4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2464</w:t>
            </w:r>
          </w:p>
        </w:tc>
        <w:tc>
          <w:tcPr>
            <w:tcW w:w="0" w:type="auto"/>
          </w:tcPr>
          <w:p w14:paraId="580A19D7" w14:textId="1B28A94E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68E442B" w14:textId="01F3E22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AD9F126" w14:textId="0437398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6051C3D" w14:textId="55A6973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</w:t>
            </w:r>
          </w:p>
        </w:tc>
        <w:tc>
          <w:tcPr>
            <w:tcW w:w="0" w:type="auto"/>
          </w:tcPr>
          <w:p w14:paraId="4D193D7B" w14:textId="7304A33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4664EC34" w14:textId="77777777" w:rsidTr="00115939">
        <w:tc>
          <w:tcPr>
            <w:tcW w:w="0" w:type="auto"/>
          </w:tcPr>
          <w:p w14:paraId="197CC1CC" w14:textId="28C6572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R4-2212391</w:t>
            </w:r>
          </w:p>
        </w:tc>
        <w:tc>
          <w:tcPr>
            <w:tcW w:w="0" w:type="auto"/>
          </w:tcPr>
          <w:p w14:paraId="622377B7" w14:textId="5C09C82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introduction of RRC connection mobility control test cases in FR1 for RedCap Ues</w:t>
            </w:r>
          </w:p>
        </w:tc>
        <w:tc>
          <w:tcPr>
            <w:tcW w:w="0" w:type="auto"/>
          </w:tcPr>
          <w:p w14:paraId="05B481B3" w14:textId="7E509CB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8E057D0" w14:textId="75981D4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195B1B6" w14:textId="67A8D52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2465</w:t>
            </w:r>
          </w:p>
        </w:tc>
        <w:tc>
          <w:tcPr>
            <w:tcW w:w="0" w:type="auto"/>
          </w:tcPr>
          <w:p w14:paraId="76CF635D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D23D53C" w14:textId="5305622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2B80862" w14:textId="1094369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9266A2C" w14:textId="20FFC57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</w:t>
            </w:r>
          </w:p>
        </w:tc>
        <w:tc>
          <w:tcPr>
            <w:tcW w:w="0" w:type="auto"/>
          </w:tcPr>
          <w:p w14:paraId="31C3FA45" w14:textId="0F47CC1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25D41263" w14:textId="77777777" w:rsidTr="00115939">
        <w:tc>
          <w:tcPr>
            <w:tcW w:w="0" w:type="auto"/>
          </w:tcPr>
          <w:p w14:paraId="40AC19CC" w14:textId="53D239F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R4-2214585</w:t>
            </w:r>
          </w:p>
        </w:tc>
        <w:tc>
          <w:tcPr>
            <w:tcW w:w="0" w:type="auto"/>
          </w:tcPr>
          <w:p w14:paraId="25668718" w14:textId="4306254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introduction of RRC connection mobility control test cases in FR1 for RedCap Ues</w:t>
            </w:r>
          </w:p>
        </w:tc>
        <w:tc>
          <w:tcPr>
            <w:tcW w:w="0" w:type="auto"/>
          </w:tcPr>
          <w:p w14:paraId="69597158" w14:textId="5DCFD96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75E1DB4" w14:textId="09D3ED0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0A648F9" w14:textId="2239109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2465</w:t>
            </w:r>
          </w:p>
        </w:tc>
        <w:tc>
          <w:tcPr>
            <w:tcW w:w="0" w:type="auto"/>
          </w:tcPr>
          <w:p w14:paraId="664A5657" w14:textId="023F4688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CDF384C" w14:textId="50818DA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A7F9CA5" w14:textId="1524D72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CA92208" w14:textId="415ED19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</w:t>
            </w:r>
          </w:p>
        </w:tc>
        <w:tc>
          <w:tcPr>
            <w:tcW w:w="0" w:type="auto"/>
          </w:tcPr>
          <w:p w14:paraId="7F8B80AB" w14:textId="6D9AEF8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0FF064D1" w14:textId="77777777" w:rsidTr="00115939">
        <w:tc>
          <w:tcPr>
            <w:tcW w:w="0" w:type="auto"/>
          </w:tcPr>
          <w:p w14:paraId="01C4FE35" w14:textId="14585B2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R4-2212392</w:t>
            </w:r>
          </w:p>
        </w:tc>
        <w:tc>
          <w:tcPr>
            <w:tcW w:w="0" w:type="auto"/>
          </w:tcPr>
          <w:p w14:paraId="7D58E81B" w14:textId="1CACB31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introduction of RRC connection mobility control test cases in FR2 for RedCap Ues</w:t>
            </w:r>
          </w:p>
        </w:tc>
        <w:tc>
          <w:tcPr>
            <w:tcW w:w="0" w:type="auto"/>
          </w:tcPr>
          <w:p w14:paraId="56CD3E22" w14:textId="28604D3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AD58588" w14:textId="117FA74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C706A75" w14:textId="6941164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2466</w:t>
            </w:r>
          </w:p>
        </w:tc>
        <w:tc>
          <w:tcPr>
            <w:tcW w:w="0" w:type="auto"/>
          </w:tcPr>
          <w:p w14:paraId="4FB0B8E2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B1A0A6" w14:textId="0100603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E6CE562" w14:textId="0677B6D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2A8BBB6" w14:textId="39AED51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</w:t>
            </w:r>
          </w:p>
        </w:tc>
        <w:tc>
          <w:tcPr>
            <w:tcW w:w="0" w:type="auto"/>
          </w:tcPr>
          <w:p w14:paraId="4E363086" w14:textId="0331970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2B1CB2DA" w14:textId="77777777" w:rsidTr="00115939">
        <w:tc>
          <w:tcPr>
            <w:tcW w:w="0" w:type="auto"/>
          </w:tcPr>
          <w:p w14:paraId="6CE3D23B" w14:textId="0706100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R4-2214586</w:t>
            </w:r>
          </w:p>
        </w:tc>
        <w:tc>
          <w:tcPr>
            <w:tcW w:w="0" w:type="auto"/>
          </w:tcPr>
          <w:p w14:paraId="7B05060F" w14:textId="0EA1337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introduction of RRC connection mobility control test cases in FR2 for RedCap Ues</w:t>
            </w:r>
          </w:p>
        </w:tc>
        <w:tc>
          <w:tcPr>
            <w:tcW w:w="0" w:type="auto"/>
          </w:tcPr>
          <w:p w14:paraId="0AC66B8F" w14:textId="5940E13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918F508" w14:textId="290C7AD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D7D3AED" w14:textId="5ED1094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2466</w:t>
            </w:r>
          </w:p>
        </w:tc>
        <w:tc>
          <w:tcPr>
            <w:tcW w:w="0" w:type="auto"/>
          </w:tcPr>
          <w:p w14:paraId="584A7C39" w14:textId="145DE913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C8C86A7" w14:textId="71C3302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6167661" w14:textId="681C29F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6C84C8A" w14:textId="1B8350F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</w:t>
            </w:r>
          </w:p>
        </w:tc>
        <w:tc>
          <w:tcPr>
            <w:tcW w:w="0" w:type="auto"/>
          </w:tcPr>
          <w:p w14:paraId="5D2D3A26" w14:textId="17C4B6F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0FC8B176" w14:textId="77777777" w:rsidTr="00115939">
        <w:tc>
          <w:tcPr>
            <w:tcW w:w="0" w:type="auto"/>
          </w:tcPr>
          <w:p w14:paraId="7CE4FB5F" w14:textId="214CAFB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R4-2212393</w:t>
            </w:r>
          </w:p>
        </w:tc>
        <w:tc>
          <w:tcPr>
            <w:tcW w:w="0" w:type="auto"/>
          </w:tcPr>
          <w:p w14:paraId="778C6A23" w14:textId="15FDF3F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of requirements for RedCap Ues</w:t>
            </w:r>
          </w:p>
        </w:tc>
        <w:tc>
          <w:tcPr>
            <w:tcW w:w="0" w:type="auto"/>
          </w:tcPr>
          <w:p w14:paraId="60D0C004" w14:textId="4A86426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3634AAB" w14:textId="1BAEF95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3346D91" w14:textId="22A0126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2467</w:t>
            </w:r>
          </w:p>
        </w:tc>
        <w:tc>
          <w:tcPr>
            <w:tcW w:w="0" w:type="auto"/>
          </w:tcPr>
          <w:p w14:paraId="1D5C3FA6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7029353" w14:textId="71EE380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8DAD70E" w14:textId="5AE7689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E791053" w14:textId="7AA5186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</w:t>
            </w:r>
          </w:p>
        </w:tc>
        <w:tc>
          <w:tcPr>
            <w:tcW w:w="0" w:type="auto"/>
          </w:tcPr>
          <w:p w14:paraId="45740AA2" w14:textId="2AA5878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0EE06B12" w14:textId="77777777" w:rsidTr="00115939">
        <w:tc>
          <w:tcPr>
            <w:tcW w:w="0" w:type="auto"/>
          </w:tcPr>
          <w:p w14:paraId="1B580D58" w14:textId="52785A1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R4-2214587</w:t>
            </w:r>
          </w:p>
        </w:tc>
        <w:tc>
          <w:tcPr>
            <w:tcW w:w="0" w:type="auto"/>
          </w:tcPr>
          <w:p w14:paraId="1C04A703" w14:textId="6E244EC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of requirements for RedCap Ues</w:t>
            </w:r>
          </w:p>
        </w:tc>
        <w:tc>
          <w:tcPr>
            <w:tcW w:w="0" w:type="auto"/>
          </w:tcPr>
          <w:p w14:paraId="7987E0D9" w14:textId="01EF649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CC9DEF6" w14:textId="57F2BA2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77B8692" w14:textId="15DCB7C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2467</w:t>
            </w:r>
          </w:p>
        </w:tc>
        <w:tc>
          <w:tcPr>
            <w:tcW w:w="0" w:type="auto"/>
          </w:tcPr>
          <w:p w14:paraId="78E6449C" w14:textId="4F830198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4E31001" w14:textId="6FE0F5D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5E9CF9B" w14:textId="2443255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5CE2D98" w14:textId="3EFC99A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</w:t>
            </w:r>
          </w:p>
        </w:tc>
        <w:tc>
          <w:tcPr>
            <w:tcW w:w="0" w:type="auto"/>
          </w:tcPr>
          <w:p w14:paraId="01B81A95" w14:textId="7BA0739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0DD93373" w14:textId="77777777" w:rsidTr="00115939">
        <w:tc>
          <w:tcPr>
            <w:tcW w:w="0" w:type="auto"/>
          </w:tcPr>
          <w:p w14:paraId="7623C4A0" w14:textId="6097767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R4-2212398</w:t>
            </w:r>
          </w:p>
        </w:tc>
        <w:tc>
          <w:tcPr>
            <w:tcW w:w="0" w:type="auto"/>
          </w:tcPr>
          <w:p w14:paraId="553B1839" w14:textId="2DA90CE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NR NTN RRM requirements</w:t>
            </w:r>
          </w:p>
        </w:tc>
        <w:tc>
          <w:tcPr>
            <w:tcW w:w="0" w:type="auto"/>
          </w:tcPr>
          <w:p w14:paraId="571D2456" w14:textId="4960A09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407EB16" w14:textId="1AFD437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ED2576E" w14:textId="011286E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2468</w:t>
            </w:r>
          </w:p>
        </w:tc>
        <w:tc>
          <w:tcPr>
            <w:tcW w:w="0" w:type="auto"/>
          </w:tcPr>
          <w:p w14:paraId="3670BF6C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E6C6F5F" w14:textId="3ECCF3E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0F960E2" w14:textId="57B5A50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A06A1FB" w14:textId="6E8A01F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2B80F8E5" w14:textId="3F7A78E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2B72DCDB" w14:textId="77777777" w:rsidTr="00115939">
        <w:tc>
          <w:tcPr>
            <w:tcW w:w="0" w:type="auto"/>
          </w:tcPr>
          <w:p w14:paraId="400AE455" w14:textId="708F991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R4-2212403</w:t>
            </w:r>
          </w:p>
        </w:tc>
        <w:tc>
          <w:tcPr>
            <w:tcW w:w="0" w:type="auto"/>
          </w:tcPr>
          <w:p w14:paraId="7CE66B77" w14:textId="4FF212C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RRM requirements in FR2-2</w:t>
            </w:r>
          </w:p>
        </w:tc>
        <w:tc>
          <w:tcPr>
            <w:tcW w:w="0" w:type="auto"/>
          </w:tcPr>
          <w:p w14:paraId="2EB5A539" w14:textId="14C63D8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9905241" w14:textId="1432F52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0B0333A" w14:textId="01F2B65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2469</w:t>
            </w:r>
          </w:p>
        </w:tc>
        <w:tc>
          <w:tcPr>
            <w:tcW w:w="0" w:type="auto"/>
          </w:tcPr>
          <w:p w14:paraId="02A9E09C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A1A7E6A" w14:textId="574A597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5708141" w14:textId="5A57CC2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81B9CE9" w14:textId="753EF5E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0" w:type="auto"/>
          </w:tcPr>
          <w:p w14:paraId="565F920D" w14:textId="0B6CE96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7062D114" w14:textId="77777777" w:rsidTr="00115939">
        <w:tc>
          <w:tcPr>
            <w:tcW w:w="0" w:type="auto"/>
          </w:tcPr>
          <w:p w14:paraId="69BB870D" w14:textId="19FBD80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R4-2214588</w:t>
            </w:r>
          </w:p>
        </w:tc>
        <w:tc>
          <w:tcPr>
            <w:tcW w:w="0" w:type="auto"/>
          </w:tcPr>
          <w:p w14:paraId="5A38FF1F" w14:textId="6D9ACCB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RRM requirements in FR2-2</w:t>
            </w:r>
          </w:p>
        </w:tc>
        <w:tc>
          <w:tcPr>
            <w:tcW w:w="0" w:type="auto"/>
          </w:tcPr>
          <w:p w14:paraId="57A03CB3" w14:textId="66ACA2A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9458335" w14:textId="07E9E68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AC75C79" w14:textId="333D591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2469</w:t>
            </w:r>
          </w:p>
        </w:tc>
        <w:tc>
          <w:tcPr>
            <w:tcW w:w="0" w:type="auto"/>
          </w:tcPr>
          <w:p w14:paraId="0D336E18" w14:textId="538F2929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91343EC" w14:textId="362ADC0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32166DD" w14:textId="2547624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373F39D" w14:textId="3E928CB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0" w:type="auto"/>
          </w:tcPr>
          <w:p w14:paraId="4255CB3E" w14:textId="172E496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10CF377" w14:textId="77777777" w:rsidTr="00115939">
        <w:tc>
          <w:tcPr>
            <w:tcW w:w="0" w:type="auto"/>
          </w:tcPr>
          <w:p w14:paraId="71C1229A" w14:textId="38E4E2F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R4-2212411</w:t>
            </w:r>
          </w:p>
        </w:tc>
        <w:tc>
          <w:tcPr>
            <w:tcW w:w="0" w:type="auto"/>
          </w:tcPr>
          <w:p w14:paraId="19596A67" w14:textId="3FE3E33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Rel-17 SL on 38.133</w:t>
            </w:r>
          </w:p>
        </w:tc>
        <w:tc>
          <w:tcPr>
            <w:tcW w:w="0" w:type="auto"/>
          </w:tcPr>
          <w:p w14:paraId="1653C005" w14:textId="248F90E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5FA480D" w14:textId="32B6363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DAAD219" w14:textId="134BEA4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2470</w:t>
            </w:r>
          </w:p>
        </w:tc>
        <w:tc>
          <w:tcPr>
            <w:tcW w:w="0" w:type="auto"/>
          </w:tcPr>
          <w:p w14:paraId="6D4AC57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8869C3B" w14:textId="6268568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F246538" w14:textId="57CC489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24BCA66" w14:textId="530AAB7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0" w:type="auto"/>
          </w:tcPr>
          <w:p w14:paraId="30A04F3F" w14:textId="5B61CF4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1EC3C2D0" w14:textId="77777777" w:rsidTr="00115939">
        <w:tc>
          <w:tcPr>
            <w:tcW w:w="0" w:type="auto"/>
          </w:tcPr>
          <w:p w14:paraId="6DB8390E" w14:textId="57155E4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R4-2214589</w:t>
            </w:r>
          </w:p>
        </w:tc>
        <w:tc>
          <w:tcPr>
            <w:tcW w:w="0" w:type="auto"/>
          </w:tcPr>
          <w:p w14:paraId="4F71C525" w14:textId="69CEDD4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Rel-17 SL on 38.133</w:t>
            </w:r>
          </w:p>
        </w:tc>
        <w:tc>
          <w:tcPr>
            <w:tcW w:w="0" w:type="auto"/>
          </w:tcPr>
          <w:p w14:paraId="5AA50E68" w14:textId="400ACC1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9269030" w14:textId="7943B6F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7764433" w14:textId="35CFE9B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2470</w:t>
            </w:r>
          </w:p>
        </w:tc>
        <w:tc>
          <w:tcPr>
            <w:tcW w:w="0" w:type="auto"/>
          </w:tcPr>
          <w:p w14:paraId="7F232C4B" w14:textId="044506CB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3673C4D" w14:textId="672244E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A80FD9D" w14:textId="28BA43B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18E26E2" w14:textId="0CC559C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0" w:type="auto"/>
          </w:tcPr>
          <w:p w14:paraId="35768471" w14:textId="0A117F3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2A747C13" w14:textId="77777777" w:rsidTr="00115939">
        <w:tc>
          <w:tcPr>
            <w:tcW w:w="0" w:type="auto"/>
          </w:tcPr>
          <w:p w14:paraId="0199CE5D" w14:textId="51C8AC3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R4-2212415</w:t>
            </w:r>
          </w:p>
        </w:tc>
        <w:tc>
          <w:tcPr>
            <w:tcW w:w="0" w:type="auto"/>
          </w:tcPr>
          <w:p w14:paraId="048E89C0" w14:textId="1A8450A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Rel-17 HST in FR1 on 38.133</w:t>
            </w:r>
          </w:p>
        </w:tc>
        <w:tc>
          <w:tcPr>
            <w:tcW w:w="0" w:type="auto"/>
          </w:tcPr>
          <w:p w14:paraId="6B47348F" w14:textId="61166B0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5B844ED" w14:textId="3416033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938ECC6" w14:textId="4B86ADA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2471</w:t>
            </w:r>
          </w:p>
        </w:tc>
        <w:tc>
          <w:tcPr>
            <w:tcW w:w="0" w:type="auto"/>
          </w:tcPr>
          <w:p w14:paraId="07E03602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F84A88B" w14:textId="08C1850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F42B0B7" w14:textId="0318A2A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C823C9E" w14:textId="63249CF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NR_HST_FR1_enh-Core</w:t>
            </w:r>
          </w:p>
        </w:tc>
        <w:tc>
          <w:tcPr>
            <w:tcW w:w="0" w:type="auto"/>
          </w:tcPr>
          <w:p w14:paraId="4B5C2E99" w14:textId="0EA751D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31441154" w14:textId="77777777" w:rsidTr="00115939">
        <w:tc>
          <w:tcPr>
            <w:tcW w:w="0" w:type="auto"/>
          </w:tcPr>
          <w:p w14:paraId="0BD1490C" w14:textId="1B59A12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R4-2212417</w:t>
            </w:r>
          </w:p>
        </w:tc>
        <w:tc>
          <w:tcPr>
            <w:tcW w:w="0" w:type="auto"/>
          </w:tcPr>
          <w:p w14:paraId="76EC1B16" w14:textId="5889172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fast scell activation on 38.133 R17</w:t>
            </w:r>
          </w:p>
        </w:tc>
        <w:tc>
          <w:tcPr>
            <w:tcW w:w="0" w:type="auto"/>
          </w:tcPr>
          <w:p w14:paraId="5AD81101" w14:textId="1E4960C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E113080" w14:textId="001160B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47E6FDF" w14:textId="35B84AC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2472</w:t>
            </w:r>
          </w:p>
        </w:tc>
        <w:tc>
          <w:tcPr>
            <w:tcW w:w="0" w:type="auto"/>
          </w:tcPr>
          <w:p w14:paraId="6196A1E4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ACD8689" w14:textId="7A1ACA7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9AF2662" w14:textId="70D6ABA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F607E1A" w14:textId="7683C68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0" w:type="auto"/>
          </w:tcPr>
          <w:p w14:paraId="33D298FE" w14:textId="3865524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1C6C0A5F" w14:textId="77777777" w:rsidTr="00115939">
        <w:tc>
          <w:tcPr>
            <w:tcW w:w="0" w:type="auto"/>
          </w:tcPr>
          <w:p w14:paraId="3848051D" w14:textId="77D6B2E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R4-2214590</w:t>
            </w:r>
          </w:p>
        </w:tc>
        <w:tc>
          <w:tcPr>
            <w:tcW w:w="0" w:type="auto"/>
          </w:tcPr>
          <w:p w14:paraId="3DF90B8B" w14:textId="02994FD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fast scell activation on 38.133 R17</w:t>
            </w:r>
          </w:p>
        </w:tc>
        <w:tc>
          <w:tcPr>
            <w:tcW w:w="0" w:type="auto"/>
          </w:tcPr>
          <w:p w14:paraId="163C9D74" w14:textId="4E978B9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E712955" w14:textId="26D3266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64B7294" w14:textId="0D761D2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2472</w:t>
            </w:r>
          </w:p>
        </w:tc>
        <w:tc>
          <w:tcPr>
            <w:tcW w:w="0" w:type="auto"/>
          </w:tcPr>
          <w:p w14:paraId="5777634B" w14:textId="07486CA9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A2911AF" w14:textId="007D319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4982D75" w14:textId="5DE3348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D14B4E6" w14:textId="7064243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0" w:type="auto"/>
          </w:tcPr>
          <w:p w14:paraId="2E6CBBC4" w14:textId="4CCE6E9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470211B8" w14:textId="77777777" w:rsidTr="00115939">
        <w:tc>
          <w:tcPr>
            <w:tcW w:w="0" w:type="auto"/>
          </w:tcPr>
          <w:p w14:paraId="786DC352" w14:textId="356EABB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R4-2212419</w:t>
            </w:r>
          </w:p>
        </w:tc>
        <w:tc>
          <w:tcPr>
            <w:tcW w:w="0" w:type="auto"/>
          </w:tcPr>
          <w:p w14:paraId="25EB1C59" w14:textId="71BF611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SCG activation on 38.133 R17</w:t>
            </w:r>
          </w:p>
        </w:tc>
        <w:tc>
          <w:tcPr>
            <w:tcW w:w="0" w:type="auto"/>
          </w:tcPr>
          <w:p w14:paraId="47AB4A0A" w14:textId="55FC19E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14434F5" w14:textId="437B750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0B04DE2" w14:textId="7245AF3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2473</w:t>
            </w:r>
          </w:p>
        </w:tc>
        <w:tc>
          <w:tcPr>
            <w:tcW w:w="0" w:type="auto"/>
          </w:tcPr>
          <w:p w14:paraId="06A89765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CC4AB54" w14:textId="7660903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FED65E0" w14:textId="718AC00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16A3154" w14:textId="72F622E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0" w:type="auto"/>
          </w:tcPr>
          <w:p w14:paraId="61F31F3B" w14:textId="67A6386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6DEE0555" w14:textId="77777777" w:rsidTr="00115939">
        <w:tc>
          <w:tcPr>
            <w:tcW w:w="0" w:type="auto"/>
          </w:tcPr>
          <w:p w14:paraId="2B5668A9" w14:textId="5F4F73D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R4-2214591</w:t>
            </w:r>
          </w:p>
        </w:tc>
        <w:tc>
          <w:tcPr>
            <w:tcW w:w="0" w:type="auto"/>
          </w:tcPr>
          <w:p w14:paraId="2CF9EE0B" w14:textId="061C862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SCG activation on 38.133 R17</w:t>
            </w:r>
          </w:p>
        </w:tc>
        <w:tc>
          <w:tcPr>
            <w:tcW w:w="0" w:type="auto"/>
          </w:tcPr>
          <w:p w14:paraId="0B2DDCE3" w14:textId="0F54629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97FAF7A" w14:textId="3356E01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27BD24F" w14:textId="26DFDD2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2473</w:t>
            </w:r>
          </w:p>
        </w:tc>
        <w:tc>
          <w:tcPr>
            <w:tcW w:w="0" w:type="auto"/>
          </w:tcPr>
          <w:p w14:paraId="533FE542" w14:textId="7532D762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54AF688" w14:textId="3A7DC4B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7E0AC47" w14:textId="05F13D2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13DF6B6" w14:textId="12C31D3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0" w:type="auto"/>
          </w:tcPr>
          <w:p w14:paraId="012E7292" w14:textId="624494F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73AA9A0" w14:textId="77777777" w:rsidTr="00115939">
        <w:tc>
          <w:tcPr>
            <w:tcW w:w="0" w:type="auto"/>
          </w:tcPr>
          <w:p w14:paraId="4A360D93" w14:textId="208A675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R4-2212521</w:t>
            </w:r>
          </w:p>
        </w:tc>
        <w:tc>
          <w:tcPr>
            <w:tcW w:w="0" w:type="auto"/>
          </w:tcPr>
          <w:p w14:paraId="16B39C58" w14:textId="78AB7D7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availability for inter cell beam management</w:t>
            </w:r>
          </w:p>
        </w:tc>
        <w:tc>
          <w:tcPr>
            <w:tcW w:w="0" w:type="auto"/>
          </w:tcPr>
          <w:p w14:paraId="03818A94" w14:textId="65FA6BD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BAE027F" w14:textId="530911D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DA2747C" w14:textId="1DFF52E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2474</w:t>
            </w:r>
          </w:p>
        </w:tc>
        <w:tc>
          <w:tcPr>
            <w:tcW w:w="0" w:type="auto"/>
          </w:tcPr>
          <w:p w14:paraId="5C5BBBA5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3A99DC" w14:textId="671C5F4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12D5C7F" w14:textId="46800E3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4424A3A" w14:textId="39AD611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0" w:type="auto"/>
          </w:tcPr>
          <w:p w14:paraId="0E2687F6" w14:textId="4B73844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CB68ACD" w14:textId="77777777" w:rsidTr="00115939">
        <w:tc>
          <w:tcPr>
            <w:tcW w:w="0" w:type="auto"/>
          </w:tcPr>
          <w:p w14:paraId="76237EDC" w14:textId="21F7981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R4-2212662</w:t>
            </w:r>
          </w:p>
        </w:tc>
        <w:tc>
          <w:tcPr>
            <w:tcW w:w="0" w:type="auto"/>
          </w:tcPr>
          <w:p w14:paraId="4AC6A792" w14:textId="3291837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R17 RLM and BFD relaxation for UE power saving</w:t>
            </w:r>
          </w:p>
        </w:tc>
        <w:tc>
          <w:tcPr>
            <w:tcW w:w="0" w:type="auto"/>
          </w:tcPr>
          <w:p w14:paraId="42176A60" w14:textId="136E3EE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758B2A7" w14:textId="077024B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0CA78F9" w14:textId="743D89E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2475</w:t>
            </w:r>
          </w:p>
        </w:tc>
        <w:tc>
          <w:tcPr>
            <w:tcW w:w="0" w:type="auto"/>
          </w:tcPr>
          <w:p w14:paraId="328FCD2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1BE7C87" w14:textId="77E01B5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3BC30B2" w14:textId="6B85A9E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5A4D47D" w14:textId="01D3DFE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0" w:type="auto"/>
          </w:tcPr>
          <w:p w14:paraId="0F787F41" w14:textId="38418AC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115939" w14:paraId="6448CD08" w14:textId="77777777" w:rsidTr="00115939">
        <w:tc>
          <w:tcPr>
            <w:tcW w:w="0" w:type="auto"/>
          </w:tcPr>
          <w:p w14:paraId="2E13873D" w14:textId="57EE86B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R4-2212665</w:t>
            </w:r>
          </w:p>
        </w:tc>
        <w:tc>
          <w:tcPr>
            <w:tcW w:w="0" w:type="auto"/>
          </w:tcPr>
          <w:p w14:paraId="3E37F465" w14:textId="74B3206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unified TCI in R17 feMIMO</w:t>
            </w:r>
          </w:p>
        </w:tc>
        <w:tc>
          <w:tcPr>
            <w:tcW w:w="0" w:type="auto"/>
          </w:tcPr>
          <w:p w14:paraId="03A79A3E" w14:textId="16EDF36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FD4DDF1" w14:textId="41A0231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45340D7" w14:textId="3770082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2476</w:t>
            </w:r>
          </w:p>
        </w:tc>
        <w:tc>
          <w:tcPr>
            <w:tcW w:w="0" w:type="auto"/>
          </w:tcPr>
          <w:p w14:paraId="78EB4D3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5FE6ABB" w14:textId="5FF6446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C517ED8" w14:textId="05AAAA5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D7C0880" w14:textId="7F548DC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0" w:type="auto"/>
          </w:tcPr>
          <w:p w14:paraId="3A5EDCC9" w14:textId="69D13AB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4B454776" w14:textId="77777777" w:rsidTr="00115939">
        <w:tc>
          <w:tcPr>
            <w:tcW w:w="0" w:type="auto"/>
          </w:tcPr>
          <w:p w14:paraId="340FEEB4" w14:textId="3BD362C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R4-2214594</w:t>
            </w:r>
          </w:p>
        </w:tc>
        <w:tc>
          <w:tcPr>
            <w:tcW w:w="0" w:type="auto"/>
          </w:tcPr>
          <w:p w14:paraId="62454D33" w14:textId="3780DE6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unified TCI in R17 feMIMO</w:t>
            </w:r>
          </w:p>
        </w:tc>
        <w:tc>
          <w:tcPr>
            <w:tcW w:w="0" w:type="auto"/>
          </w:tcPr>
          <w:p w14:paraId="17AF8741" w14:textId="65E20B0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3E48767" w14:textId="2BCD3EE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12B5C80" w14:textId="7BF291A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2476</w:t>
            </w:r>
          </w:p>
        </w:tc>
        <w:tc>
          <w:tcPr>
            <w:tcW w:w="0" w:type="auto"/>
          </w:tcPr>
          <w:p w14:paraId="67886B6C" w14:textId="23C9E7C5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78DEEAA" w14:textId="13CD240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B09E732" w14:textId="3FEC8BA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5F73151" w14:textId="70B6F88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0" w:type="auto"/>
          </w:tcPr>
          <w:p w14:paraId="572BED8E" w14:textId="366887D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3B1C1D4E" w14:textId="77777777" w:rsidTr="00115939">
        <w:tc>
          <w:tcPr>
            <w:tcW w:w="0" w:type="auto"/>
          </w:tcPr>
          <w:p w14:paraId="32A77013" w14:textId="409D064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R4-2212668</w:t>
            </w:r>
          </w:p>
        </w:tc>
        <w:tc>
          <w:tcPr>
            <w:tcW w:w="0" w:type="auto"/>
          </w:tcPr>
          <w:p w14:paraId="5C835208" w14:textId="63070D4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inter-cell beam managements in R17 feMIMO</w:t>
            </w:r>
          </w:p>
        </w:tc>
        <w:tc>
          <w:tcPr>
            <w:tcW w:w="0" w:type="auto"/>
          </w:tcPr>
          <w:p w14:paraId="34EEE189" w14:textId="2094AF0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B4F1C6F" w14:textId="030AE09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502BC18" w14:textId="53575DF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2477</w:t>
            </w:r>
          </w:p>
        </w:tc>
        <w:tc>
          <w:tcPr>
            <w:tcW w:w="0" w:type="auto"/>
          </w:tcPr>
          <w:p w14:paraId="44F6C287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919EC4" w14:textId="59BCCDC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284AA5B" w14:textId="3B2E741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6884723" w14:textId="0027ECA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0" w:type="auto"/>
          </w:tcPr>
          <w:p w14:paraId="151E0114" w14:textId="16AD62E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7FF62A27" w14:textId="77777777" w:rsidTr="00115939">
        <w:tc>
          <w:tcPr>
            <w:tcW w:w="0" w:type="auto"/>
          </w:tcPr>
          <w:p w14:paraId="3D7AB2EA" w14:textId="21BC245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R4-2214595</w:t>
            </w:r>
          </w:p>
        </w:tc>
        <w:tc>
          <w:tcPr>
            <w:tcW w:w="0" w:type="auto"/>
          </w:tcPr>
          <w:p w14:paraId="272E827E" w14:textId="49CACEF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inter-cell beam managements in R17 feMIMO</w:t>
            </w:r>
          </w:p>
        </w:tc>
        <w:tc>
          <w:tcPr>
            <w:tcW w:w="0" w:type="auto"/>
          </w:tcPr>
          <w:p w14:paraId="3E50DA30" w14:textId="047367E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Apple, Intel</w:t>
            </w:r>
          </w:p>
        </w:tc>
        <w:tc>
          <w:tcPr>
            <w:tcW w:w="0" w:type="auto"/>
          </w:tcPr>
          <w:p w14:paraId="3ECF490A" w14:textId="5A66A26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131EA29" w14:textId="2E71F35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2477</w:t>
            </w:r>
          </w:p>
        </w:tc>
        <w:tc>
          <w:tcPr>
            <w:tcW w:w="0" w:type="auto"/>
          </w:tcPr>
          <w:p w14:paraId="62F10574" w14:textId="6490E582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36B15D2" w14:textId="25C1A01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E30FB98" w14:textId="10267EF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830DC0C" w14:textId="2FE1E54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0" w:type="auto"/>
          </w:tcPr>
          <w:p w14:paraId="15768C6F" w14:textId="0825D84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6E594590" w14:textId="77777777" w:rsidTr="00115939">
        <w:tc>
          <w:tcPr>
            <w:tcW w:w="0" w:type="auto"/>
          </w:tcPr>
          <w:p w14:paraId="61B70295" w14:textId="71CEA13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R4-2212686</w:t>
            </w:r>
          </w:p>
        </w:tc>
        <w:tc>
          <w:tcPr>
            <w:tcW w:w="0" w:type="auto"/>
          </w:tcPr>
          <w:p w14:paraId="44EAFE26" w14:textId="1F0CB22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behavior outside gaps</w:t>
            </w:r>
          </w:p>
        </w:tc>
        <w:tc>
          <w:tcPr>
            <w:tcW w:w="0" w:type="auto"/>
          </w:tcPr>
          <w:p w14:paraId="0624C07D" w14:textId="451B219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AF9363B" w14:textId="3CE36F4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5A23F76" w14:textId="7C30A1B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2478</w:t>
            </w:r>
          </w:p>
        </w:tc>
        <w:tc>
          <w:tcPr>
            <w:tcW w:w="0" w:type="auto"/>
          </w:tcPr>
          <w:p w14:paraId="4C697D64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5FC31E9" w14:textId="70B9397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7135D2F" w14:textId="0CDF068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CEAADFC" w14:textId="6309BFE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LTE_NR_MUSIM</w:t>
            </w:r>
          </w:p>
        </w:tc>
        <w:tc>
          <w:tcPr>
            <w:tcW w:w="0" w:type="auto"/>
          </w:tcPr>
          <w:p w14:paraId="52219B8D" w14:textId="08140BD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115939" w14:paraId="3B468D9D" w14:textId="77777777" w:rsidTr="00115939">
        <w:tc>
          <w:tcPr>
            <w:tcW w:w="0" w:type="auto"/>
          </w:tcPr>
          <w:p w14:paraId="32C43320" w14:textId="1CB3964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R4-2212757</w:t>
            </w:r>
          </w:p>
        </w:tc>
        <w:tc>
          <w:tcPr>
            <w:tcW w:w="0" w:type="auto"/>
          </w:tcPr>
          <w:p w14:paraId="2BEA1EFA" w14:textId="3098FE4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RedCap RLM</w:t>
            </w:r>
          </w:p>
        </w:tc>
        <w:tc>
          <w:tcPr>
            <w:tcW w:w="0" w:type="auto"/>
          </w:tcPr>
          <w:p w14:paraId="4FB33A2E" w14:textId="785EE2F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9CBDCFD" w14:textId="6B37333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CE9AD6E" w14:textId="3FB5ACD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2479</w:t>
            </w:r>
          </w:p>
        </w:tc>
        <w:tc>
          <w:tcPr>
            <w:tcW w:w="0" w:type="auto"/>
          </w:tcPr>
          <w:p w14:paraId="7BAF0E6D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5C97804" w14:textId="37B55DF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D0DF437" w14:textId="43E1E79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B5EB5C0" w14:textId="4C7DEA5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3B6F6370" w14:textId="1594C43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052B6518" w14:textId="77777777" w:rsidTr="00115939">
        <w:tc>
          <w:tcPr>
            <w:tcW w:w="0" w:type="auto"/>
          </w:tcPr>
          <w:p w14:paraId="47EFEF11" w14:textId="6CD1EA3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R4-2214597</w:t>
            </w:r>
          </w:p>
        </w:tc>
        <w:tc>
          <w:tcPr>
            <w:tcW w:w="0" w:type="auto"/>
          </w:tcPr>
          <w:p w14:paraId="5AB33617" w14:textId="4C13F98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RedCap RLM</w:t>
            </w:r>
          </w:p>
        </w:tc>
        <w:tc>
          <w:tcPr>
            <w:tcW w:w="0" w:type="auto"/>
          </w:tcPr>
          <w:p w14:paraId="282F052C" w14:textId="35599CD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EE62348" w14:textId="49E3DA2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DE440C5" w14:textId="4534B40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2479</w:t>
            </w:r>
          </w:p>
        </w:tc>
        <w:tc>
          <w:tcPr>
            <w:tcW w:w="0" w:type="auto"/>
          </w:tcPr>
          <w:p w14:paraId="4895A793" w14:textId="11EC452C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04A7C5C" w14:textId="3026526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491939D" w14:textId="4934BDD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FD8BEBB" w14:textId="0764D62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4919FDD3" w14:textId="42793EB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451E9392" w14:textId="77777777" w:rsidTr="00115939">
        <w:tc>
          <w:tcPr>
            <w:tcW w:w="0" w:type="auto"/>
          </w:tcPr>
          <w:p w14:paraId="51E66EE4" w14:textId="4110341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R4-2212758</w:t>
            </w:r>
          </w:p>
        </w:tc>
        <w:tc>
          <w:tcPr>
            <w:tcW w:w="0" w:type="auto"/>
          </w:tcPr>
          <w:p w14:paraId="1038F0C8" w14:textId="25AB06F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RedCap measurement</w:t>
            </w:r>
          </w:p>
        </w:tc>
        <w:tc>
          <w:tcPr>
            <w:tcW w:w="0" w:type="auto"/>
          </w:tcPr>
          <w:p w14:paraId="7379D4DC" w14:textId="2D37C6F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3E80292" w14:textId="4FD8CE4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6B75E41" w14:textId="4B6DED0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2480</w:t>
            </w:r>
          </w:p>
        </w:tc>
        <w:tc>
          <w:tcPr>
            <w:tcW w:w="0" w:type="auto"/>
          </w:tcPr>
          <w:p w14:paraId="13A79478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EF7838E" w14:textId="532C109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87EAEC3" w14:textId="5C848CC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F032FF4" w14:textId="6418882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4853778F" w14:textId="1C2D0BC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4643AFCF" w14:textId="77777777" w:rsidTr="00115939">
        <w:tc>
          <w:tcPr>
            <w:tcW w:w="0" w:type="auto"/>
          </w:tcPr>
          <w:p w14:paraId="0AACE6C7" w14:textId="2DBC827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R4-2214598</w:t>
            </w:r>
          </w:p>
        </w:tc>
        <w:tc>
          <w:tcPr>
            <w:tcW w:w="0" w:type="auto"/>
          </w:tcPr>
          <w:p w14:paraId="261E163E" w14:textId="33E53EF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RedCap measurement</w:t>
            </w:r>
          </w:p>
        </w:tc>
        <w:tc>
          <w:tcPr>
            <w:tcW w:w="0" w:type="auto"/>
          </w:tcPr>
          <w:p w14:paraId="6B4819F8" w14:textId="7CAE0EC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81929F1" w14:textId="3C79E23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86ADD4B" w14:textId="2AE7ACC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2480</w:t>
            </w:r>
          </w:p>
        </w:tc>
        <w:tc>
          <w:tcPr>
            <w:tcW w:w="0" w:type="auto"/>
          </w:tcPr>
          <w:p w14:paraId="06B83874" w14:textId="14DAFCA6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45A6213" w14:textId="301B16F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A716BFC" w14:textId="1A4BDC9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C4890C4" w14:textId="6B5A59C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36E69089" w14:textId="0434229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62D0F248" w14:textId="77777777" w:rsidTr="00115939">
        <w:tc>
          <w:tcPr>
            <w:tcW w:w="0" w:type="auto"/>
          </w:tcPr>
          <w:p w14:paraId="2B53E5E3" w14:textId="04EB998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R4-2212761</w:t>
            </w:r>
          </w:p>
        </w:tc>
        <w:tc>
          <w:tcPr>
            <w:tcW w:w="0" w:type="auto"/>
          </w:tcPr>
          <w:p w14:paraId="4CA6FBE6" w14:textId="5D6DED6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for Con-MGs TC1</w:t>
            </w:r>
          </w:p>
        </w:tc>
        <w:tc>
          <w:tcPr>
            <w:tcW w:w="0" w:type="auto"/>
          </w:tcPr>
          <w:p w14:paraId="3D1A7681" w14:textId="5D39004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B41056F" w14:textId="6ECB78C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87A539B" w14:textId="0EE663B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2481</w:t>
            </w:r>
          </w:p>
        </w:tc>
        <w:tc>
          <w:tcPr>
            <w:tcW w:w="0" w:type="auto"/>
          </w:tcPr>
          <w:p w14:paraId="17E64ACF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8D0B772" w14:textId="378BEDB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A1A7EDB" w14:textId="0E2C8DC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5818DDE" w14:textId="5E48F45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NR_MG_enh-Perf</w:t>
            </w:r>
          </w:p>
        </w:tc>
        <w:tc>
          <w:tcPr>
            <w:tcW w:w="0" w:type="auto"/>
          </w:tcPr>
          <w:p w14:paraId="362C76A9" w14:textId="2FD3C6D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15939" w14:paraId="112A36A5" w14:textId="77777777" w:rsidTr="00115939">
        <w:tc>
          <w:tcPr>
            <w:tcW w:w="0" w:type="auto"/>
          </w:tcPr>
          <w:p w14:paraId="32714944" w14:textId="1B7F0E6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R4-2212763</w:t>
            </w:r>
          </w:p>
        </w:tc>
        <w:tc>
          <w:tcPr>
            <w:tcW w:w="0" w:type="auto"/>
          </w:tcPr>
          <w:p w14:paraId="3F148D72" w14:textId="7458D45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cell reselection in Idle mode</w:t>
            </w:r>
          </w:p>
        </w:tc>
        <w:tc>
          <w:tcPr>
            <w:tcW w:w="0" w:type="auto"/>
          </w:tcPr>
          <w:p w14:paraId="12831CCB" w14:textId="0ED80E8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AF44B12" w14:textId="11B194E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8F0DBA4" w14:textId="64A934A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2482</w:t>
            </w:r>
          </w:p>
        </w:tc>
        <w:tc>
          <w:tcPr>
            <w:tcW w:w="0" w:type="auto"/>
          </w:tcPr>
          <w:p w14:paraId="6B26DDD8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D199B4F" w14:textId="4A56F93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A67F8A4" w14:textId="05A36C1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1BAAEB4" w14:textId="6975FE7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61CD0448" w14:textId="6EB0658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115939" w14:paraId="0E59DDB3" w14:textId="77777777" w:rsidTr="00115939">
        <w:tc>
          <w:tcPr>
            <w:tcW w:w="0" w:type="auto"/>
          </w:tcPr>
          <w:p w14:paraId="2BCD01C4" w14:textId="289AD9F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R4-2212764</w:t>
            </w:r>
          </w:p>
        </w:tc>
        <w:tc>
          <w:tcPr>
            <w:tcW w:w="0" w:type="auto"/>
          </w:tcPr>
          <w:p w14:paraId="72C996A4" w14:textId="57A9C76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cell selection in Idle mode for NR-U</w:t>
            </w:r>
          </w:p>
        </w:tc>
        <w:tc>
          <w:tcPr>
            <w:tcW w:w="0" w:type="auto"/>
          </w:tcPr>
          <w:p w14:paraId="3AA4F4A2" w14:textId="27549ED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549C9C9" w14:textId="745EED8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ACF032D" w14:textId="78CA65A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2483</w:t>
            </w:r>
          </w:p>
        </w:tc>
        <w:tc>
          <w:tcPr>
            <w:tcW w:w="0" w:type="auto"/>
          </w:tcPr>
          <w:p w14:paraId="52B9C96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C70A8D9" w14:textId="07AB626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90A4F4B" w14:textId="54EB116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B90CE82" w14:textId="5907DCF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6D4F1808" w14:textId="1DB5825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15939" w14:paraId="468B7616" w14:textId="77777777" w:rsidTr="00115939">
        <w:tc>
          <w:tcPr>
            <w:tcW w:w="0" w:type="auto"/>
          </w:tcPr>
          <w:p w14:paraId="4ACE7BD6" w14:textId="6F3DFF0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R4-2212851</w:t>
            </w:r>
          </w:p>
        </w:tc>
        <w:tc>
          <w:tcPr>
            <w:tcW w:w="0" w:type="auto"/>
          </w:tcPr>
          <w:p w14:paraId="6E719BA1" w14:textId="386DDC5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cell re-selection for NR UE for satellite access</w:t>
            </w:r>
          </w:p>
        </w:tc>
        <w:tc>
          <w:tcPr>
            <w:tcW w:w="0" w:type="auto"/>
          </w:tcPr>
          <w:p w14:paraId="176C55FE" w14:textId="69AA574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22BB755" w14:textId="46E2698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2250B59" w14:textId="76F71EC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2484</w:t>
            </w:r>
          </w:p>
        </w:tc>
        <w:tc>
          <w:tcPr>
            <w:tcW w:w="0" w:type="auto"/>
          </w:tcPr>
          <w:p w14:paraId="72313C81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5EB25A2" w14:textId="0163D39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90FB2F6" w14:textId="6DB91CE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A514B8D" w14:textId="7196839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5BCC454D" w14:textId="3643FE2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653EAAA8" w14:textId="77777777" w:rsidTr="00115939">
        <w:tc>
          <w:tcPr>
            <w:tcW w:w="0" w:type="auto"/>
          </w:tcPr>
          <w:p w14:paraId="5CDF2E40" w14:textId="3025DA1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R4-2214600</w:t>
            </w:r>
          </w:p>
        </w:tc>
        <w:tc>
          <w:tcPr>
            <w:tcW w:w="0" w:type="auto"/>
          </w:tcPr>
          <w:p w14:paraId="78FE450F" w14:textId="372D06F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cell re-selection for NR UE for satellite access</w:t>
            </w:r>
          </w:p>
        </w:tc>
        <w:tc>
          <w:tcPr>
            <w:tcW w:w="0" w:type="auto"/>
          </w:tcPr>
          <w:p w14:paraId="4DAC3B4C" w14:textId="557009D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36BAD58" w14:textId="46356E9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4E607E6" w14:textId="0AE084A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2484</w:t>
            </w:r>
          </w:p>
        </w:tc>
        <w:tc>
          <w:tcPr>
            <w:tcW w:w="0" w:type="auto"/>
          </w:tcPr>
          <w:p w14:paraId="77C9D0DA" w14:textId="624CCBEF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45E3448" w14:textId="3738798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D087602" w14:textId="0C9BD50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8A43259" w14:textId="5147B62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5E2C517A" w14:textId="472486E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271EBC02" w14:textId="77777777" w:rsidTr="00115939">
        <w:tc>
          <w:tcPr>
            <w:tcW w:w="0" w:type="auto"/>
          </w:tcPr>
          <w:p w14:paraId="100CCF60" w14:textId="611F59B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R4-2212853</w:t>
            </w:r>
          </w:p>
        </w:tc>
        <w:tc>
          <w:tcPr>
            <w:tcW w:w="0" w:type="auto"/>
          </w:tcPr>
          <w:p w14:paraId="567C6107" w14:textId="0AC0A14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TS 38.133:  Adding requirements for timing advance for satellite access </w:t>
            </w:r>
          </w:p>
        </w:tc>
        <w:tc>
          <w:tcPr>
            <w:tcW w:w="0" w:type="auto"/>
          </w:tcPr>
          <w:p w14:paraId="7CA32A7F" w14:textId="1AF83A0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AA24BFD" w14:textId="3FD6BD1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F49FA81" w14:textId="2C21DF9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2485</w:t>
            </w:r>
          </w:p>
        </w:tc>
        <w:tc>
          <w:tcPr>
            <w:tcW w:w="0" w:type="auto"/>
          </w:tcPr>
          <w:p w14:paraId="341C1FA6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F6F5A7" w14:textId="2A8ABC4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E3AD30B" w14:textId="2766D52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1BF42DD" w14:textId="2F0B0FD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7174C10B" w14:textId="566B24B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75CBC24C" w14:textId="77777777" w:rsidTr="00115939">
        <w:tc>
          <w:tcPr>
            <w:tcW w:w="0" w:type="auto"/>
          </w:tcPr>
          <w:p w14:paraId="59DBB904" w14:textId="24E9D1C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R4-2214601</w:t>
            </w:r>
          </w:p>
        </w:tc>
        <w:tc>
          <w:tcPr>
            <w:tcW w:w="0" w:type="auto"/>
          </w:tcPr>
          <w:p w14:paraId="5D55B421" w14:textId="39207B3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TS 38.133:  Adding requirements for timing advance for satellite access </w:t>
            </w:r>
          </w:p>
        </w:tc>
        <w:tc>
          <w:tcPr>
            <w:tcW w:w="0" w:type="auto"/>
          </w:tcPr>
          <w:p w14:paraId="3BEC427C" w14:textId="2E236C8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1BF697C" w14:textId="200773C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73E9D1A" w14:textId="58F2438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2485</w:t>
            </w:r>
          </w:p>
        </w:tc>
        <w:tc>
          <w:tcPr>
            <w:tcW w:w="0" w:type="auto"/>
          </w:tcPr>
          <w:p w14:paraId="181DCD62" w14:textId="6114A95E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A5CE166" w14:textId="70B25E8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83FD3C1" w14:textId="05E04F2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3AB7AD0" w14:textId="094998B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14936664" w14:textId="6774362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115939" w14:paraId="3DD2BEAF" w14:textId="77777777" w:rsidTr="00115939">
        <w:tc>
          <w:tcPr>
            <w:tcW w:w="0" w:type="auto"/>
          </w:tcPr>
          <w:p w14:paraId="268602C8" w14:textId="58EA208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R4-2212857</w:t>
            </w:r>
          </w:p>
        </w:tc>
        <w:tc>
          <w:tcPr>
            <w:tcW w:w="0" w:type="auto"/>
          </w:tcPr>
          <w:p w14:paraId="7E25818D" w14:textId="28EEDCE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Number of serving carriers in SA</w:t>
            </w:r>
          </w:p>
        </w:tc>
        <w:tc>
          <w:tcPr>
            <w:tcW w:w="0" w:type="auto"/>
          </w:tcPr>
          <w:p w14:paraId="7FE808B0" w14:textId="6E9D0EB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3A23B8E" w14:textId="1A4A4DF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1D3748E" w14:textId="2F9CA05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2486</w:t>
            </w:r>
          </w:p>
        </w:tc>
        <w:tc>
          <w:tcPr>
            <w:tcW w:w="0" w:type="auto"/>
          </w:tcPr>
          <w:p w14:paraId="282B2761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A928C22" w14:textId="26C1081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316C14F" w14:textId="56615C2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B0295B8" w14:textId="701974F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0" w:type="auto"/>
          </w:tcPr>
          <w:p w14:paraId="4D367927" w14:textId="1BAA4E4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6321D394" w14:textId="77777777" w:rsidTr="00115939">
        <w:tc>
          <w:tcPr>
            <w:tcW w:w="0" w:type="auto"/>
          </w:tcPr>
          <w:p w14:paraId="033DEDA7" w14:textId="23BEB0B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R4-2212859</w:t>
            </w:r>
          </w:p>
        </w:tc>
        <w:tc>
          <w:tcPr>
            <w:tcW w:w="0" w:type="auto"/>
          </w:tcPr>
          <w:p w14:paraId="79D2D5D7" w14:textId="658DBE5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testcase of UE UL carrier RRC reconfiguration in FR2</w:t>
            </w:r>
          </w:p>
        </w:tc>
        <w:tc>
          <w:tcPr>
            <w:tcW w:w="0" w:type="auto"/>
          </w:tcPr>
          <w:p w14:paraId="28627F76" w14:textId="09CCA88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5C0A110" w14:textId="0B69824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9EFE2CB" w14:textId="69B8C69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2487</w:t>
            </w:r>
          </w:p>
        </w:tc>
        <w:tc>
          <w:tcPr>
            <w:tcW w:w="0" w:type="auto"/>
          </w:tcPr>
          <w:p w14:paraId="72DC4283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6F08159" w14:textId="70A6BFE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39EDA38" w14:textId="481C09B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0267A9A" w14:textId="76AD3F0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NR_RF_FR2_req_enh2-Perf</w:t>
            </w:r>
          </w:p>
        </w:tc>
        <w:tc>
          <w:tcPr>
            <w:tcW w:w="0" w:type="auto"/>
          </w:tcPr>
          <w:p w14:paraId="2F3A1AC5" w14:textId="6F585E1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05BE7467" w14:textId="77777777" w:rsidTr="00115939">
        <w:tc>
          <w:tcPr>
            <w:tcW w:w="0" w:type="auto"/>
          </w:tcPr>
          <w:p w14:paraId="6D23482C" w14:textId="7684371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R4-2212863</w:t>
            </w:r>
          </w:p>
        </w:tc>
        <w:tc>
          <w:tcPr>
            <w:tcW w:w="0" w:type="auto"/>
          </w:tcPr>
          <w:p w14:paraId="7D94A8CE" w14:textId="49420C2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TS 38.133: Corrections to UE transmit timing and timing advance for satellite access </w:t>
            </w:r>
          </w:p>
        </w:tc>
        <w:tc>
          <w:tcPr>
            <w:tcW w:w="0" w:type="auto"/>
          </w:tcPr>
          <w:p w14:paraId="4B1CEB89" w14:textId="05D900D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F84B49F" w14:textId="71014B2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112070A" w14:textId="59AD39B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2488</w:t>
            </w:r>
          </w:p>
        </w:tc>
        <w:tc>
          <w:tcPr>
            <w:tcW w:w="0" w:type="auto"/>
          </w:tcPr>
          <w:p w14:paraId="7BA4C4D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B20BE33" w14:textId="658AEE0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22DB705" w14:textId="1DDA5B4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ED30479" w14:textId="5CEBCF3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205F5EA4" w14:textId="5D793B7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43189945" w14:textId="77777777" w:rsidTr="00115939">
        <w:tc>
          <w:tcPr>
            <w:tcW w:w="0" w:type="auto"/>
          </w:tcPr>
          <w:p w14:paraId="2A94C4AD" w14:textId="21BCCB6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R4-2214602</w:t>
            </w:r>
          </w:p>
        </w:tc>
        <w:tc>
          <w:tcPr>
            <w:tcW w:w="0" w:type="auto"/>
          </w:tcPr>
          <w:p w14:paraId="2849F37F" w14:textId="62D2FD8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TS 38.133: Corrections to UE transmit timing and timing advance for satellite access </w:t>
            </w:r>
          </w:p>
        </w:tc>
        <w:tc>
          <w:tcPr>
            <w:tcW w:w="0" w:type="auto"/>
          </w:tcPr>
          <w:p w14:paraId="380F1007" w14:textId="53546A0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4E69B8F" w14:textId="687537E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DEA8D93" w14:textId="73EFA30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2488</w:t>
            </w:r>
          </w:p>
        </w:tc>
        <w:tc>
          <w:tcPr>
            <w:tcW w:w="0" w:type="auto"/>
          </w:tcPr>
          <w:p w14:paraId="7A4604F5" w14:textId="4B4EA0F5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B3932EC" w14:textId="2281A74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C6374C2" w14:textId="62FA30B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E82F50A" w14:textId="332AEC7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60FF742C" w14:textId="10BE55D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6DEACC47" w14:textId="77777777" w:rsidTr="00115939">
        <w:tc>
          <w:tcPr>
            <w:tcW w:w="0" w:type="auto"/>
          </w:tcPr>
          <w:p w14:paraId="3E2263DB" w14:textId="63ABA13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R4-2212872</w:t>
            </w:r>
          </w:p>
        </w:tc>
        <w:tc>
          <w:tcPr>
            <w:tcW w:w="0" w:type="auto"/>
          </w:tcPr>
          <w:p w14:paraId="485D97AF" w14:textId="4A54007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concurrent measurement gaps</w:t>
            </w:r>
          </w:p>
        </w:tc>
        <w:tc>
          <w:tcPr>
            <w:tcW w:w="0" w:type="auto"/>
          </w:tcPr>
          <w:p w14:paraId="4990E738" w14:textId="13A28E0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7033698" w14:textId="5E2F703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1524A99" w14:textId="5CF1E23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2489</w:t>
            </w:r>
          </w:p>
        </w:tc>
        <w:tc>
          <w:tcPr>
            <w:tcW w:w="0" w:type="auto"/>
          </w:tcPr>
          <w:p w14:paraId="3D04A035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582D5CF" w14:textId="46808D8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7516E1F" w14:textId="4CC278A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9FA61EB" w14:textId="5B9BFEE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0" w:type="auto"/>
          </w:tcPr>
          <w:p w14:paraId="258B593A" w14:textId="0A8FBCE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1966EA1E" w14:textId="77777777" w:rsidTr="00115939">
        <w:tc>
          <w:tcPr>
            <w:tcW w:w="0" w:type="auto"/>
          </w:tcPr>
          <w:p w14:paraId="218BABE5" w14:textId="1C30347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R4-2214518</w:t>
            </w:r>
          </w:p>
        </w:tc>
        <w:tc>
          <w:tcPr>
            <w:tcW w:w="0" w:type="auto"/>
          </w:tcPr>
          <w:p w14:paraId="064E2A6A" w14:textId="0058F86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concurrent measurement gaps</w:t>
            </w:r>
          </w:p>
        </w:tc>
        <w:tc>
          <w:tcPr>
            <w:tcW w:w="0" w:type="auto"/>
          </w:tcPr>
          <w:p w14:paraId="7FBDDD26" w14:textId="703EF62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1DA074C" w14:textId="3A7591A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456B844" w14:textId="4B6296E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2489</w:t>
            </w:r>
          </w:p>
        </w:tc>
        <w:tc>
          <w:tcPr>
            <w:tcW w:w="0" w:type="auto"/>
          </w:tcPr>
          <w:p w14:paraId="5DE7D162" w14:textId="2043FBD4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1587DC9" w14:textId="6B20BAA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ADE520C" w14:textId="61A63D5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DFE81E2" w14:textId="418BF8F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0" w:type="auto"/>
          </w:tcPr>
          <w:p w14:paraId="47C987AE" w14:textId="31DAE4B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90CBB64" w14:textId="77777777" w:rsidTr="00115939">
        <w:tc>
          <w:tcPr>
            <w:tcW w:w="0" w:type="auto"/>
          </w:tcPr>
          <w:p w14:paraId="11C84F12" w14:textId="587DD3B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R4-2212874</w:t>
            </w:r>
          </w:p>
        </w:tc>
        <w:tc>
          <w:tcPr>
            <w:tcW w:w="0" w:type="auto"/>
          </w:tcPr>
          <w:p w14:paraId="4C8E1D6F" w14:textId="6E2F7B3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remaining aspects of NCSG measurement gaps (section 8 and 9)</w:t>
            </w:r>
          </w:p>
        </w:tc>
        <w:tc>
          <w:tcPr>
            <w:tcW w:w="0" w:type="auto"/>
          </w:tcPr>
          <w:p w14:paraId="030C1880" w14:textId="2E96596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2148C91" w14:textId="58F174D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96154A4" w14:textId="421CA94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2490</w:t>
            </w:r>
          </w:p>
        </w:tc>
        <w:tc>
          <w:tcPr>
            <w:tcW w:w="0" w:type="auto"/>
          </w:tcPr>
          <w:p w14:paraId="55F910BB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F03C37A" w14:textId="60962F8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E6F0E96" w14:textId="7CAB279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58F8694" w14:textId="4D1B816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0" w:type="auto"/>
          </w:tcPr>
          <w:p w14:paraId="4E2ABFCB" w14:textId="333F743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24F935BC" w14:textId="77777777" w:rsidTr="00115939">
        <w:tc>
          <w:tcPr>
            <w:tcW w:w="0" w:type="auto"/>
          </w:tcPr>
          <w:p w14:paraId="240B776B" w14:textId="078F35D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R4-2212876</w:t>
            </w:r>
          </w:p>
        </w:tc>
        <w:tc>
          <w:tcPr>
            <w:tcW w:w="0" w:type="auto"/>
          </w:tcPr>
          <w:p w14:paraId="66F11744" w14:textId="1C10D94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for suitable cell search in Idle mode</w:t>
            </w:r>
          </w:p>
        </w:tc>
        <w:tc>
          <w:tcPr>
            <w:tcW w:w="0" w:type="auto"/>
          </w:tcPr>
          <w:p w14:paraId="4A166BE9" w14:textId="4D6BB19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936AC2D" w14:textId="3789987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1780EB8" w14:textId="34AA210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2491</w:t>
            </w:r>
          </w:p>
        </w:tc>
        <w:tc>
          <w:tcPr>
            <w:tcW w:w="0" w:type="auto"/>
          </w:tcPr>
          <w:p w14:paraId="15D9708E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1BFA48B" w14:textId="7DC2250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01841BC" w14:textId="1C1306F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D9EAFF2" w14:textId="20FFC73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4BD0D146" w14:textId="0F896DE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115939" w14:paraId="336D1784" w14:textId="77777777" w:rsidTr="00115939">
        <w:tc>
          <w:tcPr>
            <w:tcW w:w="0" w:type="auto"/>
          </w:tcPr>
          <w:p w14:paraId="5C806FDC" w14:textId="7B2BFBE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R4-2212878</w:t>
            </w:r>
          </w:p>
        </w:tc>
        <w:tc>
          <w:tcPr>
            <w:tcW w:w="0" w:type="auto"/>
          </w:tcPr>
          <w:p w14:paraId="46503339" w14:textId="616B4AF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Efficient activation/de-activation mechanism for Scells</w:t>
            </w:r>
          </w:p>
        </w:tc>
        <w:tc>
          <w:tcPr>
            <w:tcW w:w="0" w:type="auto"/>
          </w:tcPr>
          <w:p w14:paraId="0DC9E58E" w14:textId="6C27F0B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57835E1" w14:textId="534AC0D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FB7C28B" w14:textId="75D618E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2492</w:t>
            </w:r>
          </w:p>
        </w:tc>
        <w:tc>
          <w:tcPr>
            <w:tcW w:w="0" w:type="auto"/>
          </w:tcPr>
          <w:p w14:paraId="07AF251E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52FA279" w14:textId="31874E3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F78ED19" w14:textId="2ED028E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D2CBC90" w14:textId="02BD59F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0" w:type="auto"/>
          </w:tcPr>
          <w:p w14:paraId="084AAA1F" w14:textId="3530455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115939" w14:paraId="21E2F520" w14:textId="77777777" w:rsidTr="00115939">
        <w:tc>
          <w:tcPr>
            <w:tcW w:w="0" w:type="auto"/>
          </w:tcPr>
          <w:p w14:paraId="1D20C3CE" w14:textId="1AE28CC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R4-2212880</w:t>
            </w:r>
          </w:p>
        </w:tc>
        <w:tc>
          <w:tcPr>
            <w:tcW w:w="0" w:type="auto"/>
          </w:tcPr>
          <w:p w14:paraId="0D0477DA" w14:textId="003F014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Efficient activation/de-activation mechanism for one SCG</w:t>
            </w:r>
          </w:p>
        </w:tc>
        <w:tc>
          <w:tcPr>
            <w:tcW w:w="0" w:type="auto"/>
          </w:tcPr>
          <w:p w14:paraId="7F769AA4" w14:textId="0C203AD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4178B7B" w14:textId="4B7CFE6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64E9194" w14:textId="153795A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2493</w:t>
            </w:r>
          </w:p>
        </w:tc>
        <w:tc>
          <w:tcPr>
            <w:tcW w:w="0" w:type="auto"/>
          </w:tcPr>
          <w:p w14:paraId="5F338E77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7ED51CE" w14:textId="10755B6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6683F3A" w14:textId="01410EB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84E636C" w14:textId="37DE12B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0" w:type="auto"/>
          </w:tcPr>
          <w:p w14:paraId="6248E76C" w14:textId="5D81C67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4BD9D4D9" w14:textId="77777777" w:rsidTr="00115939">
        <w:tc>
          <w:tcPr>
            <w:tcW w:w="0" w:type="auto"/>
          </w:tcPr>
          <w:p w14:paraId="3C27FFBC" w14:textId="7EC7618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R4-2214603</w:t>
            </w:r>
          </w:p>
        </w:tc>
        <w:tc>
          <w:tcPr>
            <w:tcW w:w="0" w:type="auto"/>
          </w:tcPr>
          <w:p w14:paraId="658AA144" w14:textId="41F6141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Efficient activation/de-activation mechanism for one SCG</w:t>
            </w:r>
          </w:p>
        </w:tc>
        <w:tc>
          <w:tcPr>
            <w:tcW w:w="0" w:type="auto"/>
          </w:tcPr>
          <w:p w14:paraId="1259A2F8" w14:textId="186DCDA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3CDC1D6" w14:textId="4776B5C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791FBFE" w14:textId="3028DC7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2493</w:t>
            </w:r>
          </w:p>
        </w:tc>
        <w:tc>
          <w:tcPr>
            <w:tcW w:w="0" w:type="auto"/>
          </w:tcPr>
          <w:p w14:paraId="167D2388" w14:textId="2A9F02D9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9C8CD3B" w14:textId="313D001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7762C73" w14:textId="0C397A9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B93ED5A" w14:textId="14203BC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0" w:type="auto"/>
          </w:tcPr>
          <w:p w14:paraId="55056AAA" w14:textId="33A2547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C3F838A" w14:textId="77777777" w:rsidTr="00115939">
        <w:tc>
          <w:tcPr>
            <w:tcW w:w="0" w:type="auto"/>
          </w:tcPr>
          <w:p w14:paraId="37BFEE54" w14:textId="4BA5FCC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R4-2212881</w:t>
            </w:r>
          </w:p>
        </w:tc>
        <w:tc>
          <w:tcPr>
            <w:tcW w:w="0" w:type="auto"/>
          </w:tcPr>
          <w:p w14:paraId="5926E202" w14:textId="39E0431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TC#13 PSCell activation and deactivation delay</w:t>
            </w:r>
          </w:p>
        </w:tc>
        <w:tc>
          <w:tcPr>
            <w:tcW w:w="0" w:type="auto"/>
          </w:tcPr>
          <w:p w14:paraId="43B94A3B" w14:textId="6B7B153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6619BAA" w14:textId="6BEA820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99DA79E" w14:textId="1E8A26B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2494</w:t>
            </w:r>
          </w:p>
        </w:tc>
        <w:tc>
          <w:tcPr>
            <w:tcW w:w="0" w:type="auto"/>
          </w:tcPr>
          <w:p w14:paraId="10343098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D38E2AD" w14:textId="34FC504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A5CEE2C" w14:textId="4E9FF80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A29FA54" w14:textId="69F9F3C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LTE_NR_DC_enh2-Perf</w:t>
            </w:r>
          </w:p>
        </w:tc>
        <w:tc>
          <w:tcPr>
            <w:tcW w:w="0" w:type="auto"/>
          </w:tcPr>
          <w:p w14:paraId="67755B61" w14:textId="350A536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7D5B15C6" w14:textId="77777777" w:rsidTr="00115939">
        <w:tc>
          <w:tcPr>
            <w:tcW w:w="0" w:type="auto"/>
          </w:tcPr>
          <w:p w14:paraId="50A276E1" w14:textId="2A5F4D9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R4-2214604</w:t>
            </w:r>
          </w:p>
        </w:tc>
        <w:tc>
          <w:tcPr>
            <w:tcW w:w="0" w:type="auto"/>
          </w:tcPr>
          <w:p w14:paraId="03B763E4" w14:textId="2530225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TC#13 PSCell activation and deactivation delay</w:t>
            </w:r>
          </w:p>
        </w:tc>
        <w:tc>
          <w:tcPr>
            <w:tcW w:w="0" w:type="auto"/>
          </w:tcPr>
          <w:p w14:paraId="2D7FE69D" w14:textId="42A191C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EBEE523" w14:textId="4B62985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C6929DD" w14:textId="207C51E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2494</w:t>
            </w:r>
          </w:p>
        </w:tc>
        <w:tc>
          <w:tcPr>
            <w:tcW w:w="0" w:type="auto"/>
          </w:tcPr>
          <w:p w14:paraId="0977B4F7" w14:textId="5C5DBE4A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0662B9D" w14:textId="1359F46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AA4159A" w14:textId="7D01CCE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3DDA08C" w14:textId="491E068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LTE_NR_DC_enh2-Perf</w:t>
            </w:r>
          </w:p>
        </w:tc>
        <w:tc>
          <w:tcPr>
            <w:tcW w:w="0" w:type="auto"/>
          </w:tcPr>
          <w:p w14:paraId="6864C80A" w14:textId="1FECDF1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484AE92C" w14:textId="77777777" w:rsidTr="00115939">
        <w:tc>
          <w:tcPr>
            <w:tcW w:w="0" w:type="auto"/>
          </w:tcPr>
          <w:p w14:paraId="40DA097D" w14:textId="7CE0150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R4-2212900</w:t>
            </w:r>
          </w:p>
        </w:tc>
        <w:tc>
          <w:tcPr>
            <w:tcW w:w="0" w:type="auto"/>
          </w:tcPr>
          <w:p w14:paraId="07AAD981" w14:textId="3B93716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MRTD and MTTD values and definitions in CA and DC</w:t>
            </w:r>
          </w:p>
        </w:tc>
        <w:tc>
          <w:tcPr>
            <w:tcW w:w="0" w:type="auto"/>
          </w:tcPr>
          <w:p w14:paraId="4066DC37" w14:textId="2273525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1B0638" w14:textId="3D29C09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8CA5CD3" w14:textId="05CE78E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2495</w:t>
            </w:r>
          </w:p>
        </w:tc>
        <w:tc>
          <w:tcPr>
            <w:tcW w:w="0" w:type="auto"/>
          </w:tcPr>
          <w:p w14:paraId="4657D342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2506531" w14:textId="5D0064F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146D6F3" w14:textId="732F5DE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5B1136D" w14:textId="7B31795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0" w:type="auto"/>
          </w:tcPr>
          <w:p w14:paraId="15430CB3" w14:textId="340A1C6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115939" w14:paraId="0151B82A" w14:textId="77777777" w:rsidTr="00115939">
        <w:tc>
          <w:tcPr>
            <w:tcW w:w="0" w:type="auto"/>
          </w:tcPr>
          <w:p w14:paraId="543C639F" w14:textId="3712C4E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R4-2212948</w:t>
            </w:r>
          </w:p>
        </w:tc>
        <w:tc>
          <w:tcPr>
            <w:tcW w:w="0" w:type="auto"/>
          </w:tcPr>
          <w:p w14:paraId="2BC6B862" w14:textId="66189AB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SRS antenna port switching requirements 36.133</w:t>
            </w:r>
          </w:p>
        </w:tc>
        <w:tc>
          <w:tcPr>
            <w:tcW w:w="0" w:type="auto"/>
          </w:tcPr>
          <w:p w14:paraId="019C577B" w14:textId="58F58BF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5D4AEEC" w14:textId="5F07893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B477824" w14:textId="3F2851A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2496</w:t>
            </w:r>
          </w:p>
        </w:tc>
        <w:tc>
          <w:tcPr>
            <w:tcW w:w="0" w:type="auto"/>
          </w:tcPr>
          <w:p w14:paraId="6FD8CB4D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AFC3B16" w14:textId="08D08C5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973AD68" w14:textId="43A4D34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5D056B6" w14:textId="254B07D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0" w:type="auto"/>
          </w:tcPr>
          <w:p w14:paraId="749B351E" w14:textId="4A77A46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4F8D4601" w14:textId="77777777" w:rsidTr="00115939">
        <w:tc>
          <w:tcPr>
            <w:tcW w:w="0" w:type="auto"/>
          </w:tcPr>
          <w:p w14:paraId="7993A5FE" w14:textId="79C37EE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R4-2212950</w:t>
            </w:r>
          </w:p>
        </w:tc>
        <w:tc>
          <w:tcPr>
            <w:tcW w:w="0" w:type="auto"/>
          </w:tcPr>
          <w:p w14:paraId="3053F650" w14:textId="5BE895B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interruption of PUCCH SCell activation</w:t>
            </w:r>
          </w:p>
        </w:tc>
        <w:tc>
          <w:tcPr>
            <w:tcW w:w="0" w:type="auto"/>
          </w:tcPr>
          <w:p w14:paraId="201D2A6A" w14:textId="04C4B56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9F0E5B3" w14:textId="096FBFB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9A8B88D" w14:textId="1F1A385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2497</w:t>
            </w:r>
          </w:p>
        </w:tc>
        <w:tc>
          <w:tcPr>
            <w:tcW w:w="0" w:type="auto"/>
          </w:tcPr>
          <w:p w14:paraId="68BCDFB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0DFA8A1" w14:textId="4BEFC37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F54FBF6" w14:textId="482B452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A52CD2E" w14:textId="3F08286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0" w:type="auto"/>
          </w:tcPr>
          <w:p w14:paraId="65963C1E" w14:textId="3703E03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115939" w14:paraId="5C994AB1" w14:textId="77777777" w:rsidTr="00115939">
        <w:tc>
          <w:tcPr>
            <w:tcW w:w="0" w:type="auto"/>
          </w:tcPr>
          <w:p w14:paraId="07804A81" w14:textId="7FD33FD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R4-2212975</w:t>
            </w:r>
          </w:p>
        </w:tc>
        <w:tc>
          <w:tcPr>
            <w:tcW w:w="0" w:type="auto"/>
          </w:tcPr>
          <w:p w14:paraId="5FB6F5CD" w14:textId="664414C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for R17 Tx switching enhancement</w:t>
            </w:r>
          </w:p>
        </w:tc>
        <w:tc>
          <w:tcPr>
            <w:tcW w:w="0" w:type="auto"/>
          </w:tcPr>
          <w:p w14:paraId="0900A97E" w14:textId="5CDD3C9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9730F73" w14:textId="2E6ACFE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E24B652" w14:textId="52B61F8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2498</w:t>
            </w:r>
          </w:p>
        </w:tc>
        <w:tc>
          <w:tcPr>
            <w:tcW w:w="0" w:type="auto"/>
          </w:tcPr>
          <w:p w14:paraId="71735841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0DA81A" w14:textId="2FE4D67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3F6DC44" w14:textId="7903505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06CE90F" w14:textId="0F2E08A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NR_RF_FR1_enh-Perf</w:t>
            </w:r>
          </w:p>
        </w:tc>
        <w:tc>
          <w:tcPr>
            <w:tcW w:w="0" w:type="auto"/>
          </w:tcPr>
          <w:p w14:paraId="0D359B73" w14:textId="740EA9A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5BB6A0AB" w14:textId="77777777" w:rsidTr="00115939">
        <w:tc>
          <w:tcPr>
            <w:tcW w:w="0" w:type="auto"/>
          </w:tcPr>
          <w:p w14:paraId="13D9F42D" w14:textId="083EB5C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R4-2214519</w:t>
            </w:r>
          </w:p>
        </w:tc>
        <w:tc>
          <w:tcPr>
            <w:tcW w:w="0" w:type="auto"/>
          </w:tcPr>
          <w:p w14:paraId="2B7928EF" w14:textId="68CFB40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for R17 Tx switching enhancement</w:t>
            </w:r>
          </w:p>
        </w:tc>
        <w:tc>
          <w:tcPr>
            <w:tcW w:w="0" w:type="auto"/>
          </w:tcPr>
          <w:p w14:paraId="62241058" w14:textId="033B827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C93F0AA" w14:textId="1D08A8A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284646D" w14:textId="703A186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2498</w:t>
            </w:r>
          </w:p>
        </w:tc>
        <w:tc>
          <w:tcPr>
            <w:tcW w:w="0" w:type="auto"/>
          </w:tcPr>
          <w:p w14:paraId="5C0D8C0D" w14:textId="7FC83309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EC2C2A4" w14:textId="3E5AE2D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0B1C0FA" w14:textId="3FBE4F9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E4527E4" w14:textId="02FF3D4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NR_RF_FR1_enh-Perf</w:t>
            </w:r>
          </w:p>
        </w:tc>
        <w:tc>
          <w:tcPr>
            <w:tcW w:w="0" w:type="auto"/>
          </w:tcPr>
          <w:p w14:paraId="5E180CF9" w14:textId="14DD965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093DCBA3" w14:textId="77777777" w:rsidTr="00115939">
        <w:tc>
          <w:tcPr>
            <w:tcW w:w="0" w:type="auto"/>
          </w:tcPr>
          <w:p w14:paraId="479E31C3" w14:textId="22B9F0E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R4-2212979</w:t>
            </w:r>
          </w:p>
        </w:tc>
        <w:tc>
          <w:tcPr>
            <w:tcW w:w="0" w:type="auto"/>
          </w:tcPr>
          <w:p w14:paraId="1AE7E740" w14:textId="525C7D3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A-TRS based SCell activation and deactivated delay requirements</w:t>
            </w:r>
          </w:p>
        </w:tc>
        <w:tc>
          <w:tcPr>
            <w:tcW w:w="0" w:type="auto"/>
          </w:tcPr>
          <w:p w14:paraId="4D9F3AD2" w14:textId="413CFEB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0A06972" w14:textId="5C03F0B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4FA2E7A" w14:textId="1E35A41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2499</w:t>
            </w:r>
          </w:p>
        </w:tc>
        <w:tc>
          <w:tcPr>
            <w:tcW w:w="0" w:type="auto"/>
          </w:tcPr>
          <w:p w14:paraId="1CD5E61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4E91683" w14:textId="0AE4245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D1179BB" w14:textId="6D53540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277C21D" w14:textId="30CC823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0" w:type="auto"/>
          </w:tcPr>
          <w:p w14:paraId="775EC1CD" w14:textId="30AD406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115939" w14:paraId="568D4519" w14:textId="77777777" w:rsidTr="00115939">
        <w:tc>
          <w:tcPr>
            <w:tcW w:w="0" w:type="auto"/>
          </w:tcPr>
          <w:p w14:paraId="4F222586" w14:textId="04A0A9E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R4-2212981</w:t>
            </w:r>
          </w:p>
        </w:tc>
        <w:tc>
          <w:tcPr>
            <w:tcW w:w="0" w:type="auto"/>
          </w:tcPr>
          <w:p w14:paraId="6C065C4B" w14:textId="22A3946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efficient activation for one SCG</w:t>
            </w:r>
          </w:p>
        </w:tc>
        <w:tc>
          <w:tcPr>
            <w:tcW w:w="0" w:type="auto"/>
          </w:tcPr>
          <w:p w14:paraId="4B0FA88D" w14:textId="7881332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2C1F414" w14:textId="0F94ED3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5BD6859" w14:textId="5F5CFC5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2500</w:t>
            </w:r>
          </w:p>
        </w:tc>
        <w:tc>
          <w:tcPr>
            <w:tcW w:w="0" w:type="auto"/>
          </w:tcPr>
          <w:p w14:paraId="5E590A4D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8ED225D" w14:textId="0D4A947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C4BFCF6" w14:textId="012F604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A344587" w14:textId="118DF1C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0" w:type="auto"/>
          </w:tcPr>
          <w:p w14:paraId="725C35EA" w14:textId="0D80C1D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2DF67467" w14:textId="77777777" w:rsidTr="00115939">
        <w:tc>
          <w:tcPr>
            <w:tcW w:w="0" w:type="auto"/>
          </w:tcPr>
          <w:p w14:paraId="5659D227" w14:textId="62DC5AE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R4-2214605</w:t>
            </w:r>
          </w:p>
        </w:tc>
        <w:tc>
          <w:tcPr>
            <w:tcW w:w="0" w:type="auto"/>
          </w:tcPr>
          <w:p w14:paraId="4EE01302" w14:textId="3A980E5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efficient activation for one SCG</w:t>
            </w:r>
          </w:p>
        </w:tc>
        <w:tc>
          <w:tcPr>
            <w:tcW w:w="0" w:type="auto"/>
          </w:tcPr>
          <w:p w14:paraId="054622B3" w14:textId="766AB87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EADE0E0" w14:textId="77342C3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F98E5E4" w14:textId="2790F24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2500</w:t>
            </w:r>
          </w:p>
        </w:tc>
        <w:tc>
          <w:tcPr>
            <w:tcW w:w="0" w:type="auto"/>
          </w:tcPr>
          <w:p w14:paraId="47B820B0" w14:textId="7EAA6AF8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DCAD700" w14:textId="6AD6B79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9A71DBF" w14:textId="4A4EBDE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B2D273D" w14:textId="49D825D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0" w:type="auto"/>
          </w:tcPr>
          <w:p w14:paraId="1E473CDC" w14:textId="0430FB5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9276E05" w14:textId="77777777" w:rsidTr="00115939">
        <w:tc>
          <w:tcPr>
            <w:tcW w:w="0" w:type="auto"/>
          </w:tcPr>
          <w:p w14:paraId="1A721B62" w14:textId="18B4662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R4-2212988</w:t>
            </w:r>
          </w:p>
        </w:tc>
        <w:tc>
          <w:tcPr>
            <w:tcW w:w="0" w:type="auto"/>
          </w:tcPr>
          <w:p w14:paraId="26913F91" w14:textId="5BBF795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Ranking for 1RX RedCap UE</w:t>
            </w:r>
          </w:p>
        </w:tc>
        <w:tc>
          <w:tcPr>
            <w:tcW w:w="0" w:type="auto"/>
          </w:tcPr>
          <w:p w14:paraId="2D4063A9" w14:textId="5B9F385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A3C16E6" w14:textId="0641B98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E473A7E" w14:textId="22781C6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2501</w:t>
            </w:r>
          </w:p>
        </w:tc>
        <w:tc>
          <w:tcPr>
            <w:tcW w:w="0" w:type="auto"/>
          </w:tcPr>
          <w:p w14:paraId="5D9BAB72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80D0CAE" w14:textId="74E7895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7AC4800" w14:textId="718DBA1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7530B34" w14:textId="652896D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27E1B69D" w14:textId="6130710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0B0766BF" w14:textId="77777777" w:rsidTr="00115939">
        <w:tc>
          <w:tcPr>
            <w:tcW w:w="0" w:type="auto"/>
          </w:tcPr>
          <w:p w14:paraId="5443AC67" w14:textId="35FD706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R4-2214606</w:t>
            </w:r>
          </w:p>
        </w:tc>
        <w:tc>
          <w:tcPr>
            <w:tcW w:w="0" w:type="auto"/>
          </w:tcPr>
          <w:p w14:paraId="4339BC44" w14:textId="56CCD52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Ranking for 1RX RedCap UE</w:t>
            </w:r>
          </w:p>
        </w:tc>
        <w:tc>
          <w:tcPr>
            <w:tcW w:w="0" w:type="auto"/>
          </w:tcPr>
          <w:p w14:paraId="18F8562C" w14:textId="0B1B62C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A0E84D1" w14:textId="34A8A1E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A0A0D8E" w14:textId="4457738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2501</w:t>
            </w:r>
          </w:p>
        </w:tc>
        <w:tc>
          <w:tcPr>
            <w:tcW w:w="0" w:type="auto"/>
          </w:tcPr>
          <w:p w14:paraId="1EB6F34E" w14:textId="69F7073C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BA0AE55" w14:textId="44DD6DC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E4CD929" w14:textId="7DCA259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533AB20" w14:textId="4F11F79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1A38AB11" w14:textId="7F532F2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298DD862" w14:textId="77777777" w:rsidTr="00115939">
        <w:tc>
          <w:tcPr>
            <w:tcW w:w="0" w:type="auto"/>
          </w:tcPr>
          <w:p w14:paraId="540E3D52" w14:textId="41B2E93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R4-2212990</w:t>
            </w:r>
          </w:p>
        </w:tc>
        <w:tc>
          <w:tcPr>
            <w:tcW w:w="0" w:type="auto"/>
          </w:tcPr>
          <w:p w14:paraId="4153467C" w14:textId="07AAA78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Trs definition for RedCap UE</w:t>
            </w:r>
          </w:p>
        </w:tc>
        <w:tc>
          <w:tcPr>
            <w:tcW w:w="0" w:type="auto"/>
          </w:tcPr>
          <w:p w14:paraId="32C3D8C4" w14:textId="38E880E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E5FA941" w14:textId="4AA6595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6ECD21E" w14:textId="6ABD36C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2502</w:t>
            </w:r>
          </w:p>
        </w:tc>
        <w:tc>
          <w:tcPr>
            <w:tcW w:w="0" w:type="auto"/>
          </w:tcPr>
          <w:p w14:paraId="5645A8E1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6CB3BA" w14:textId="77EADBD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A37C74D" w14:textId="08008A6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8E5C1EA" w14:textId="17C9FCA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214D3242" w14:textId="3AEED38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2FA877DF" w14:textId="77777777" w:rsidTr="00115939">
        <w:tc>
          <w:tcPr>
            <w:tcW w:w="0" w:type="auto"/>
          </w:tcPr>
          <w:p w14:paraId="1DCDF877" w14:textId="6D0B638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R4-2214607</w:t>
            </w:r>
          </w:p>
        </w:tc>
        <w:tc>
          <w:tcPr>
            <w:tcW w:w="0" w:type="auto"/>
          </w:tcPr>
          <w:p w14:paraId="01C1A462" w14:textId="68F610C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Trs definition for RedCap UE</w:t>
            </w:r>
          </w:p>
        </w:tc>
        <w:tc>
          <w:tcPr>
            <w:tcW w:w="0" w:type="auto"/>
          </w:tcPr>
          <w:p w14:paraId="7CCBEB16" w14:textId="42ED865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606A0A2" w14:textId="2D489E3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74D3826" w14:textId="55EA643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2502</w:t>
            </w:r>
          </w:p>
        </w:tc>
        <w:tc>
          <w:tcPr>
            <w:tcW w:w="0" w:type="auto"/>
          </w:tcPr>
          <w:p w14:paraId="286FE6B8" w14:textId="1C129F31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7F2DD4F" w14:textId="1171EA2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B210FF1" w14:textId="5A309B5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E6D6E22" w14:textId="15C4CCF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7727099B" w14:textId="39F7466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E819A1A" w14:textId="77777777" w:rsidTr="00115939">
        <w:tc>
          <w:tcPr>
            <w:tcW w:w="0" w:type="auto"/>
          </w:tcPr>
          <w:p w14:paraId="6AC0A0C5" w14:textId="6D01937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R4-2212992</w:t>
            </w:r>
          </w:p>
        </w:tc>
        <w:tc>
          <w:tcPr>
            <w:tcW w:w="0" w:type="auto"/>
          </w:tcPr>
          <w:p w14:paraId="7AE48433" w14:textId="708302A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SSB in RLM and BFD for RedCap UE</w:t>
            </w:r>
          </w:p>
        </w:tc>
        <w:tc>
          <w:tcPr>
            <w:tcW w:w="0" w:type="auto"/>
          </w:tcPr>
          <w:p w14:paraId="2BB0822E" w14:textId="6D0A03B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D7ED6AF" w14:textId="343D096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5FEC559" w14:textId="249E756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2503</w:t>
            </w:r>
          </w:p>
        </w:tc>
        <w:tc>
          <w:tcPr>
            <w:tcW w:w="0" w:type="auto"/>
          </w:tcPr>
          <w:p w14:paraId="49E5D600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14FA2C8" w14:textId="6E09F69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72491E6" w14:textId="0F45A4F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0FDE3B9" w14:textId="7DD78FA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7715E866" w14:textId="51AE91F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254B3695" w14:textId="77777777" w:rsidTr="00115939">
        <w:tc>
          <w:tcPr>
            <w:tcW w:w="0" w:type="auto"/>
          </w:tcPr>
          <w:p w14:paraId="185DE775" w14:textId="5179AAB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R4-2212994</w:t>
            </w:r>
          </w:p>
        </w:tc>
        <w:tc>
          <w:tcPr>
            <w:tcW w:w="0" w:type="auto"/>
          </w:tcPr>
          <w:p w14:paraId="658525EE" w14:textId="4396743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 requirements for RedCap UE</w:t>
            </w:r>
          </w:p>
        </w:tc>
        <w:tc>
          <w:tcPr>
            <w:tcW w:w="0" w:type="auto"/>
          </w:tcPr>
          <w:p w14:paraId="400CFEAB" w14:textId="7DF4232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D92AC7A" w14:textId="19F4DD6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EEFB3AB" w14:textId="61DF145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2504</w:t>
            </w:r>
          </w:p>
        </w:tc>
        <w:tc>
          <w:tcPr>
            <w:tcW w:w="0" w:type="auto"/>
          </w:tcPr>
          <w:p w14:paraId="1CCC5774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643B6AF" w14:textId="461BDF2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EC44498" w14:textId="364C2EE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A886012" w14:textId="23AF86E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3CDA7F1C" w14:textId="1FD6BD2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15939" w14:paraId="48D22952" w14:textId="77777777" w:rsidTr="00115939">
        <w:tc>
          <w:tcPr>
            <w:tcW w:w="0" w:type="auto"/>
          </w:tcPr>
          <w:p w14:paraId="4A4CF700" w14:textId="4187F83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R4-2212996</w:t>
            </w:r>
          </w:p>
        </w:tc>
        <w:tc>
          <w:tcPr>
            <w:tcW w:w="0" w:type="auto"/>
          </w:tcPr>
          <w:p w14:paraId="05ACA806" w14:textId="184A567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 with eDRX for RedCap UE</w:t>
            </w:r>
          </w:p>
        </w:tc>
        <w:tc>
          <w:tcPr>
            <w:tcW w:w="0" w:type="auto"/>
          </w:tcPr>
          <w:p w14:paraId="4BB6ACAB" w14:textId="76E49A3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A0B08B1" w14:textId="3AFD925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4594FB5" w14:textId="2CE3E36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2505</w:t>
            </w:r>
          </w:p>
        </w:tc>
        <w:tc>
          <w:tcPr>
            <w:tcW w:w="0" w:type="auto"/>
          </w:tcPr>
          <w:p w14:paraId="0153B1B1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2D48C1A" w14:textId="3D97D16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F0F68C9" w14:textId="0449B80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D33B3DA" w14:textId="1B25F3A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4387B907" w14:textId="1A014B5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0F1F196A" w14:textId="77777777" w:rsidTr="00115939">
        <w:tc>
          <w:tcPr>
            <w:tcW w:w="0" w:type="auto"/>
          </w:tcPr>
          <w:p w14:paraId="6F3564CB" w14:textId="371EC17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R4-2214608</w:t>
            </w:r>
          </w:p>
        </w:tc>
        <w:tc>
          <w:tcPr>
            <w:tcW w:w="0" w:type="auto"/>
          </w:tcPr>
          <w:p w14:paraId="6E68A3EC" w14:textId="31F0B06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 with eDRX for RedCap UE</w:t>
            </w:r>
          </w:p>
        </w:tc>
        <w:tc>
          <w:tcPr>
            <w:tcW w:w="0" w:type="auto"/>
          </w:tcPr>
          <w:p w14:paraId="3F658F64" w14:textId="79ACEFE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63AD681" w14:textId="7A7D6F5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A43F147" w14:textId="3925AD2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2505</w:t>
            </w:r>
          </w:p>
        </w:tc>
        <w:tc>
          <w:tcPr>
            <w:tcW w:w="0" w:type="auto"/>
          </w:tcPr>
          <w:p w14:paraId="6B8BDF2C" w14:textId="756FB84E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FFD8588" w14:textId="59FE891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BF897A2" w14:textId="14DD070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ADE0AFA" w14:textId="7E64483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7357ECAA" w14:textId="6832BB7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0E00D495" w14:textId="77777777" w:rsidTr="00115939">
        <w:tc>
          <w:tcPr>
            <w:tcW w:w="0" w:type="auto"/>
          </w:tcPr>
          <w:p w14:paraId="74B77C39" w14:textId="50E800F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R4-2212998</w:t>
            </w:r>
          </w:p>
        </w:tc>
        <w:tc>
          <w:tcPr>
            <w:tcW w:w="0" w:type="auto"/>
          </w:tcPr>
          <w:p w14:paraId="3E259377" w14:textId="6F79DD5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 higher priority inter-frequency measurement relaxation for RedCap</w:t>
            </w:r>
          </w:p>
        </w:tc>
        <w:tc>
          <w:tcPr>
            <w:tcW w:w="0" w:type="auto"/>
          </w:tcPr>
          <w:p w14:paraId="42970057" w14:textId="312D5C1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5F4E7B7" w14:textId="343310E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F6A36B8" w14:textId="261C8EB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2506</w:t>
            </w:r>
          </w:p>
        </w:tc>
        <w:tc>
          <w:tcPr>
            <w:tcW w:w="0" w:type="auto"/>
          </w:tcPr>
          <w:p w14:paraId="78C1DF25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09A9862" w14:textId="309BD4A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5D4D0E1" w14:textId="653AD4A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05E0315" w14:textId="1CFCE26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41A91113" w14:textId="2C86A48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6AF7FE48" w14:textId="77777777" w:rsidTr="00115939">
        <w:tc>
          <w:tcPr>
            <w:tcW w:w="0" w:type="auto"/>
          </w:tcPr>
          <w:p w14:paraId="47CE5D3B" w14:textId="46E2EEA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R4-2214609</w:t>
            </w:r>
          </w:p>
        </w:tc>
        <w:tc>
          <w:tcPr>
            <w:tcW w:w="0" w:type="auto"/>
          </w:tcPr>
          <w:p w14:paraId="52DB7A7F" w14:textId="0AE9E55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 higher priority inter-frequency measurement relaxation for RedCap</w:t>
            </w:r>
          </w:p>
        </w:tc>
        <w:tc>
          <w:tcPr>
            <w:tcW w:w="0" w:type="auto"/>
          </w:tcPr>
          <w:p w14:paraId="48F740B7" w14:textId="4A110E2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07A7982" w14:textId="0B59DC0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5943F94" w14:textId="115B69F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2506</w:t>
            </w:r>
          </w:p>
        </w:tc>
        <w:tc>
          <w:tcPr>
            <w:tcW w:w="0" w:type="auto"/>
          </w:tcPr>
          <w:p w14:paraId="2357D1F5" w14:textId="7AFCE5A5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B1E5886" w14:textId="5302DEA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637198B" w14:textId="3023B1B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ADBD5EC" w14:textId="64656A2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7EAA6BD6" w14:textId="21A7697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2A3F14CA" w14:textId="77777777" w:rsidTr="00115939">
        <w:tc>
          <w:tcPr>
            <w:tcW w:w="0" w:type="auto"/>
          </w:tcPr>
          <w:p w14:paraId="52E988D8" w14:textId="510D4C8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R4-2213000</w:t>
            </w:r>
          </w:p>
        </w:tc>
        <w:tc>
          <w:tcPr>
            <w:tcW w:w="0" w:type="auto"/>
          </w:tcPr>
          <w:p w14:paraId="6433A39A" w14:textId="063D5A9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measurement relaxations mixed with eDRX for Redcap UE</w:t>
            </w:r>
          </w:p>
        </w:tc>
        <w:tc>
          <w:tcPr>
            <w:tcW w:w="0" w:type="auto"/>
          </w:tcPr>
          <w:p w14:paraId="2C1842AF" w14:textId="7AC834C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9C2F117" w14:textId="6D9CC64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6A7DE12" w14:textId="326F568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2507</w:t>
            </w:r>
          </w:p>
        </w:tc>
        <w:tc>
          <w:tcPr>
            <w:tcW w:w="0" w:type="auto"/>
          </w:tcPr>
          <w:p w14:paraId="70FEFC6D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126E207" w14:textId="74565C1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BB9E6E8" w14:textId="3016E3C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5DC2D3F" w14:textId="792CF67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5AC09C75" w14:textId="4CF86E1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711E2800" w14:textId="77777777" w:rsidTr="00115939">
        <w:tc>
          <w:tcPr>
            <w:tcW w:w="0" w:type="auto"/>
          </w:tcPr>
          <w:p w14:paraId="0DF2846D" w14:textId="2CF16F8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R4-2214610</w:t>
            </w:r>
          </w:p>
        </w:tc>
        <w:tc>
          <w:tcPr>
            <w:tcW w:w="0" w:type="auto"/>
          </w:tcPr>
          <w:p w14:paraId="2BCF0564" w14:textId="45514F4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measurement relaxations mixed with eDRX for Redcap UE</w:t>
            </w:r>
          </w:p>
        </w:tc>
        <w:tc>
          <w:tcPr>
            <w:tcW w:w="0" w:type="auto"/>
          </w:tcPr>
          <w:p w14:paraId="400EA538" w14:textId="5B5A8B6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CE531A9" w14:textId="3BA345B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FAECB7A" w14:textId="01B5452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2507</w:t>
            </w:r>
          </w:p>
        </w:tc>
        <w:tc>
          <w:tcPr>
            <w:tcW w:w="0" w:type="auto"/>
          </w:tcPr>
          <w:p w14:paraId="7FC0F22A" w14:textId="222AEFAB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8173636" w14:textId="6439285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D878053" w14:textId="7FCCC14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252A74C" w14:textId="6D1FCBC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67E902D2" w14:textId="77D9B5C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6F215E13" w14:textId="77777777" w:rsidTr="00115939">
        <w:tc>
          <w:tcPr>
            <w:tcW w:w="0" w:type="auto"/>
          </w:tcPr>
          <w:p w14:paraId="1C94307D" w14:textId="6E22F36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R4-2213015</w:t>
            </w:r>
          </w:p>
        </w:tc>
        <w:tc>
          <w:tcPr>
            <w:tcW w:w="0" w:type="auto"/>
          </w:tcPr>
          <w:p w14:paraId="7C14FDE7" w14:textId="4DE114B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the enhancement for inter-frequency measurement in idle mode for HST</w:t>
            </w:r>
          </w:p>
        </w:tc>
        <w:tc>
          <w:tcPr>
            <w:tcW w:w="0" w:type="auto"/>
          </w:tcPr>
          <w:p w14:paraId="4C5D8698" w14:textId="4EE5211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B0162D7" w14:textId="4732B94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F39A1FB" w14:textId="7FF9ED4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2508</w:t>
            </w:r>
          </w:p>
        </w:tc>
        <w:tc>
          <w:tcPr>
            <w:tcW w:w="0" w:type="auto"/>
          </w:tcPr>
          <w:p w14:paraId="2107E5CA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707346C" w14:textId="3210572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A72FC5B" w14:textId="37ECE41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8482932" w14:textId="15F612A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NR_HST_FR1_enh-Core</w:t>
            </w:r>
          </w:p>
        </w:tc>
        <w:tc>
          <w:tcPr>
            <w:tcW w:w="0" w:type="auto"/>
          </w:tcPr>
          <w:p w14:paraId="736119A2" w14:textId="1C37610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2BE5698" w14:textId="77777777" w:rsidTr="00115939">
        <w:tc>
          <w:tcPr>
            <w:tcW w:w="0" w:type="auto"/>
          </w:tcPr>
          <w:p w14:paraId="08794BF5" w14:textId="0B0D037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R4-2213016</w:t>
            </w:r>
          </w:p>
        </w:tc>
        <w:tc>
          <w:tcPr>
            <w:tcW w:w="0" w:type="auto"/>
          </w:tcPr>
          <w:p w14:paraId="3063BC21" w14:textId="0D4B155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SCG activation delay and intra-frequency measurement</w:t>
            </w:r>
          </w:p>
        </w:tc>
        <w:tc>
          <w:tcPr>
            <w:tcW w:w="0" w:type="auto"/>
          </w:tcPr>
          <w:p w14:paraId="7D35092B" w14:textId="147EA96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6AD9EFE" w14:textId="5A34FB5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DB97785" w14:textId="3D9AA07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2509</w:t>
            </w:r>
          </w:p>
        </w:tc>
        <w:tc>
          <w:tcPr>
            <w:tcW w:w="0" w:type="auto"/>
          </w:tcPr>
          <w:p w14:paraId="4F2B3642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7CD4F14" w14:textId="700B55C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A5F8896" w14:textId="7DE70EA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E079F8F" w14:textId="242B236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0" w:type="auto"/>
          </w:tcPr>
          <w:p w14:paraId="75810C35" w14:textId="25FAA39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4BE48CCD" w14:textId="77777777" w:rsidTr="00115939">
        <w:tc>
          <w:tcPr>
            <w:tcW w:w="0" w:type="auto"/>
          </w:tcPr>
          <w:p w14:paraId="299FD91D" w14:textId="19FA74A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R4-2214611</w:t>
            </w:r>
          </w:p>
        </w:tc>
        <w:tc>
          <w:tcPr>
            <w:tcW w:w="0" w:type="auto"/>
          </w:tcPr>
          <w:p w14:paraId="745908B8" w14:textId="385B19B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SCG activation delay and intra-frequency measurement</w:t>
            </w:r>
          </w:p>
        </w:tc>
        <w:tc>
          <w:tcPr>
            <w:tcW w:w="0" w:type="auto"/>
          </w:tcPr>
          <w:p w14:paraId="16B07D39" w14:textId="19F7626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BC0A949" w14:textId="4286846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92B041F" w14:textId="3D92106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2509</w:t>
            </w:r>
          </w:p>
        </w:tc>
        <w:tc>
          <w:tcPr>
            <w:tcW w:w="0" w:type="auto"/>
          </w:tcPr>
          <w:p w14:paraId="024A18B8" w14:textId="278B0C1E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FA2FD45" w14:textId="1C5C9B3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ADB2346" w14:textId="27BA546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3E511DE" w14:textId="3245F18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0" w:type="auto"/>
          </w:tcPr>
          <w:p w14:paraId="25EB3888" w14:textId="4050962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D7BA301" w14:textId="77777777" w:rsidTr="00115939">
        <w:tc>
          <w:tcPr>
            <w:tcW w:w="0" w:type="auto"/>
          </w:tcPr>
          <w:p w14:paraId="4B508E03" w14:textId="0B29653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R4-2213025</w:t>
            </w:r>
          </w:p>
        </w:tc>
        <w:tc>
          <w:tcPr>
            <w:tcW w:w="0" w:type="auto"/>
          </w:tcPr>
          <w:p w14:paraId="6C64F85B" w14:textId="4E1C883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cell Re-selection, inter-frequency and intra-frequency measurments requirements for FR2-2</w:t>
            </w:r>
          </w:p>
        </w:tc>
        <w:tc>
          <w:tcPr>
            <w:tcW w:w="0" w:type="auto"/>
          </w:tcPr>
          <w:p w14:paraId="7898B124" w14:textId="37A3217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4D0BC79" w14:textId="0846B60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6DB3451" w14:textId="1BC128E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2510</w:t>
            </w:r>
          </w:p>
        </w:tc>
        <w:tc>
          <w:tcPr>
            <w:tcW w:w="0" w:type="auto"/>
          </w:tcPr>
          <w:p w14:paraId="4272D068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B1FC79" w14:textId="5C4B901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C2F8DDD" w14:textId="59E2CE1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762444E" w14:textId="6D083F9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0" w:type="auto"/>
          </w:tcPr>
          <w:p w14:paraId="6FE34930" w14:textId="707D30E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266C074E" w14:textId="77777777" w:rsidTr="00115939">
        <w:tc>
          <w:tcPr>
            <w:tcW w:w="0" w:type="auto"/>
          </w:tcPr>
          <w:p w14:paraId="517FE419" w14:textId="19610BA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R4-2214612</w:t>
            </w:r>
          </w:p>
        </w:tc>
        <w:tc>
          <w:tcPr>
            <w:tcW w:w="0" w:type="auto"/>
          </w:tcPr>
          <w:p w14:paraId="325E796F" w14:textId="3B09217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cell Re-selection, inter-frequency and intra-frequency measurments requirements for FR2-2</w:t>
            </w:r>
          </w:p>
        </w:tc>
        <w:tc>
          <w:tcPr>
            <w:tcW w:w="0" w:type="auto"/>
          </w:tcPr>
          <w:p w14:paraId="6D6575CE" w14:textId="6854DE1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86561E9" w14:textId="1AD903B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46A0E13" w14:textId="1270DB9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2510</w:t>
            </w:r>
          </w:p>
        </w:tc>
        <w:tc>
          <w:tcPr>
            <w:tcW w:w="0" w:type="auto"/>
          </w:tcPr>
          <w:p w14:paraId="43AAADFE" w14:textId="0EA46A8D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5E1C0DE" w14:textId="5498560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0B0C516" w14:textId="732903D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885BEEC" w14:textId="07860D6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0" w:type="auto"/>
          </w:tcPr>
          <w:p w14:paraId="1DFA4D16" w14:textId="3CBCF34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3C271C38" w14:textId="77777777" w:rsidTr="00115939">
        <w:tc>
          <w:tcPr>
            <w:tcW w:w="0" w:type="auto"/>
          </w:tcPr>
          <w:p w14:paraId="4E9D656F" w14:textId="4372550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R4-2213049</w:t>
            </w:r>
          </w:p>
        </w:tc>
        <w:tc>
          <w:tcPr>
            <w:tcW w:w="0" w:type="auto"/>
          </w:tcPr>
          <w:p w14:paraId="07494572" w14:textId="1435C33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Correction to measurements requirements for PDC</w:t>
            </w:r>
          </w:p>
        </w:tc>
        <w:tc>
          <w:tcPr>
            <w:tcW w:w="0" w:type="auto"/>
          </w:tcPr>
          <w:p w14:paraId="20F9CC08" w14:textId="6D8EF99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A15096D" w14:textId="210AAD5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4176F1F" w14:textId="31A8AA2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2511</w:t>
            </w:r>
          </w:p>
        </w:tc>
        <w:tc>
          <w:tcPr>
            <w:tcW w:w="0" w:type="auto"/>
          </w:tcPr>
          <w:p w14:paraId="120EA78B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73E4A93" w14:textId="2E94D2A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BBFC365" w14:textId="1E61BF1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6B7B2F0" w14:textId="26EB885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NR_IIOT_URLLC_enh-Core</w:t>
            </w:r>
          </w:p>
        </w:tc>
        <w:tc>
          <w:tcPr>
            <w:tcW w:w="0" w:type="auto"/>
          </w:tcPr>
          <w:p w14:paraId="60587255" w14:textId="34DABFB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15939" w14:paraId="5B7A1096" w14:textId="77777777" w:rsidTr="00115939">
        <w:tc>
          <w:tcPr>
            <w:tcW w:w="0" w:type="auto"/>
          </w:tcPr>
          <w:p w14:paraId="0D83CD63" w14:textId="74DB235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R4-2213062</w:t>
            </w:r>
          </w:p>
        </w:tc>
        <w:tc>
          <w:tcPr>
            <w:tcW w:w="0" w:type="auto"/>
          </w:tcPr>
          <w:p w14:paraId="146AFC99" w14:textId="15E8443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Pre-configured MG</w:t>
            </w:r>
          </w:p>
        </w:tc>
        <w:tc>
          <w:tcPr>
            <w:tcW w:w="0" w:type="auto"/>
          </w:tcPr>
          <w:p w14:paraId="676944CF" w14:textId="0A8E741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C81A120" w14:textId="1609267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40F1FFE" w14:textId="7816A52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2512</w:t>
            </w:r>
          </w:p>
        </w:tc>
        <w:tc>
          <w:tcPr>
            <w:tcW w:w="0" w:type="auto"/>
          </w:tcPr>
          <w:p w14:paraId="734B252B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4DDD0EB" w14:textId="17CBEE1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CA4893B" w14:textId="057ABA1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F318FAB" w14:textId="50409E0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0" w:type="auto"/>
          </w:tcPr>
          <w:p w14:paraId="2B61A169" w14:textId="59FB3E7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50E9FA65" w14:textId="77777777" w:rsidTr="00115939">
        <w:tc>
          <w:tcPr>
            <w:tcW w:w="0" w:type="auto"/>
          </w:tcPr>
          <w:p w14:paraId="28730EE9" w14:textId="3B37D12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R4-2214520</w:t>
            </w:r>
          </w:p>
        </w:tc>
        <w:tc>
          <w:tcPr>
            <w:tcW w:w="0" w:type="auto"/>
          </w:tcPr>
          <w:p w14:paraId="610FC8CC" w14:textId="675FA48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Pre-configured MG</w:t>
            </w:r>
          </w:p>
        </w:tc>
        <w:tc>
          <w:tcPr>
            <w:tcW w:w="0" w:type="auto"/>
          </w:tcPr>
          <w:p w14:paraId="3597373E" w14:textId="5B3897D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52F060A" w14:textId="25257B5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807702B" w14:textId="29FA15A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2512</w:t>
            </w:r>
          </w:p>
        </w:tc>
        <w:tc>
          <w:tcPr>
            <w:tcW w:w="0" w:type="auto"/>
          </w:tcPr>
          <w:p w14:paraId="506706D9" w14:textId="7A1D2EA2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B7E9BF5" w14:textId="4C92F8E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331D9C6" w14:textId="3D64BAD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A7C5D9F" w14:textId="5C61D2E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0" w:type="auto"/>
          </w:tcPr>
          <w:p w14:paraId="60204452" w14:textId="2FE3E1B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96EDC4B" w14:textId="77777777" w:rsidTr="00115939">
        <w:tc>
          <w:tcPr>
            <w:tcW w:w="0" w:type="auto"/>
          </w:tcPr>
          <w:p w14:paraId="0175782B" w14:textId="0D060CA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R4-2213063</w:t>
            </w:r>
          </w:p>
        </w:tc>
        <w:tc>
          <w:tcPr>
            <w:tcW w:w="0" w:type="auto"/>
          </w:tcPr>
          <w:p w14:paraId="128FB11D" w14:textId="3C21241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deriveSSB-IndexFromCellInter parameter naming</w:t>
            </w:r>
          </w:p>
        </w:tc>
        <w:tc>
          <w:tcPr>
            <w:tcW w:w="0" w:type="auto"/>
          </w:tcPr>
          <w:p w14:paraId="2D8A4E73" w14:textId="5E73292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DF05780" w14:textId="02FE94F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85990CB" w14:textId="7BA65CE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2513</w:t>
            </w:r>
          </w:p>
        </w:tc>
        <w:tc>
          <w:tcPr>
            <w:tcW w:w="0" w:type="auto"/>
          </w:tcPr>
          <w:p w14:paraId="1F14A24A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5A2A75A" w14:textId="38466C6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BFB29EB" w14:textId="00B9603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D8410E2" w14:textId="62AE068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0" w:type="auto"/>
          </w:tcPr>
          <w:p w14:paraId="7E889952" w14:textId="493D91B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61EE88E" w14:textId="77777777" w:rsidTr="00115939">
        <w:tc>
          <w:tcPr>
            <w:tcW w:w="0" w:type="auto"/>
          </w:tcPr>
          <w:p w14:paraId="77017EBC" w14:textId="1ACC850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R4-2213172</w:t>
            </w:r>
          </w:p>
        </w:tc>
        <w:tc>
          <w:tcPr>
            <w:tcW w:w="0" w:type="auto"/>
          </w:tcPr>
          <w:p w14:paraId="0F67E04B" w14:textId="33171CC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TS38.133 Corrections on R17 unified TCI state switching requirement</w:t>
            </w:r>
          </w:p>
        </w:tc>
        <w:tc>
          <w:tcPr>
            <w:tcW w:w="0" w:type="auto"/>
          </w:tcPr>
          <w:p w14:paraId="1F14699A" w14:textId="18B6E41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D23EFF1" w14:textId="3B59273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6B8D6D5" w14:textId="664323A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2514</w:t>
            </w:r>
          </w:p>
        </w:tc>
        <w:tc>
          <w:tcPr>
            <w:tcW w:w="0" w:type="auto"/>
          </w:tcPr>
          <w:p w14:paraId="4C165A9B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09ED31D" w14:textId="38BC9FD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815BB1B" w14:textId="374D5FA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4B7BDCC" w14:textId="2E5ACA3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0" w:type="auto"/>
          </w:tcPr>
          <w:p w14:paraId="07F8FD6D" w14:textId="6C0C0C7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1E8323C" w14:textId="77777777" w:rsidTr="00115939">
        <w:tc>
          <w:tcPr>
            <w:tcW w:w="0" w:type="auto"/>
          </w:tcPr>
          <w:p w14:paraId="03D27F49" w14:textId="73DC19E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R4-2213256</w:t>
            </w:r>
          </w:p>
        </w:tc>
        <w:tc>
          <w:tcPr>
            <w:tcW w:w="0" w:type="auto"/>
          </w:tcPr>
          <w:p w14:paraId="3D69D921" w14:textId="5DDAF20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LMF configured Rx beam sweeping factor for PRS measurement</w:t>
            </w:r>
          </w:p>
        </w:tc>
        <w:tc>
          <w:tcPr>
            <w:tcW w:w="0" w:type="auto"/>
          </w:tcPr>
          <w:p w14:paraId="20BB9704" w14:textId="3385116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79D27A1" w14:textId="12F8673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30627A6" w14:textId="5E9D876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2515</w:t>
            </w:r>
          </w:p>
        </w:tc>
        <w:tc>
          <w:tcPr>
            <w:tcW w:w="0" w:type="auto"/>
          </w:tcPr>
          <w:p w14:paraId="5E2BF52D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769B270" w14:textId="5C61022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CEF4C88" w14:textId="109CED7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357A8B7" w14:textId="6F4F7AE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0" w:type="auto"/>
          </w:tcPr>
          <w:p w14:paraId="64F04DDE" w14:textId="572B978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115939" w14:paraId="67A43821" w14:textId="77777777" w:rsidTr="00115939">
        <w:tc>
          <w:tcPr>
            <w:tcW w:w="0" w:type="auto"/>
          </w:tcPr>
          <w:p w14:paraId="75C75C9D" w14:textId="220A32D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R4-2213257</w:t>
            </w:r>
          </w:p>
        </w:tc>
        <w:tc>
          <w:tcPr>
            <w:tcW w:w="0" w:type="auto"/>
          </w:tcPr>
          <w:p w14:paraId="7C38DC15" w14:textId="7C4C33D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measurement period requirement for gapless PRS measurement</w:t>
            </w:r>
          </w:p>
        </w:tc>
        <w:tc>
          <w:tcPr>
            <w:tcW w:w="0" w:type="auto"/>
          </w:tcPr>
          <w:p w14:paraId="2C6004F2" w14:textId="126CEC7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AAA805E" w14:textId="77B8375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A0B88C9" w14:textId="7130FC7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2516</w:t>
            </w:r>
          </w:p>
        </w:tc>
        <w:tc>
          <w:tcPr>
            <w:tcW w:w="0" w:type="auto"/>
          </w:tcPr>
          <w:p w14:paraId="278B83ED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E50ED25" w14:textId="7F517F7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1A67A4E" w14:textId="7493371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AAF08AF" w14:textId="4EB659B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0" w:type="auto"/>
          </w:tcPr>
          <w:p w14:paraId="47ECEF46" w14:textId="449D411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115939" w14:paraId="252F4A43" w14:textId="77777777" w:rsidTr="00115939">
        <w:tc>
          <w:tcPr>
            <w:tcW w:w="0" w:type="auto"/>
          </w:tcPr>
          <w:p w14:paraId="556EDE13" w14:textId="2240A79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R4-2213258</w:t>
            </w:r>
          </w:p>
        </w:tc>
        <w:tc>
          <w:tcPr>
            <w:tcW w:w="0" w:type="auto"/>
          </w:tcPr>
          <w:p w14:paraId="194A5E83" w14:textId="256AD92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scheduling restriction when PRS has lower priority than other DL signals/CCs</w:t>
            </w:r>
          </w:p>
        </w:tc>
        <w:tc>
          <w:tcPr>
            <w:tcW w:w="0" w:type="auto"/>
          </w:tcPr>
          <w:p w14:paraId="551898BC" w14:textId="0F19599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BA859A3" w14:textId="5A8F37C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48386EC" w14:textId="435B5DB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2517</w:t>
            </w:r>
          </w:p>
        </w:tc>
        <w:tc>
          <w:tcPr>
            <w:tcW w:w="0" w:type="auto"/>
          </w:tcPr>
          <w:p w14:paraId="74DBFB3A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641C4B3" w14:textId="232693C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423DEC5" w14:textId="19FF83B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F25F9F1" w14:textId="7A6D088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0" w:type="auto"/>
          </w:tcPr>
          <w:p w14:paraId="2EF26C3E" w14:textId="43EDF9D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707FB892" w14:textId="77777777" w:rsidTr="00115939">
        <w:tc>
          <w:tcPr>
            <w:tcW w:w="0" w:type="auto"/>
          </w:tcPr>
          <w:p w14:paraId="15056B0C" w14:textId="6ED8BA2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R4-2214621</w:t>
            </w:r>
          </w:p>
        </w:tc>
        <w:tc>
          <w:tcPr>
            <w:tcW w:w="0" w:type="auto"/>
          </w:tcPr>
          <w:p w14:paraId="0BE8558C" w14:textId="0B69CFB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scheduling restriction when PRS has lower priority than other DL signals/CCs</w:t>
            </w:r>
          </w:p>
        </w:tc>
        <w:tc>
          <w:tcPr>
            <w:tcW w:w="0" w:type="auto"/>
          </w:tcPr>
          <w:p w14:paraId="6B269973" w14:textId="75529B2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2D9B675" w14:textId="7D18560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5396CB6" w14:textId="29A84EF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2517</w:t>
            </w:r>
          </w:p>
        </w:tc>
        <w:tc>
          <w:tcPr>
            <w:tcW w:w="0" w:type="auto"/>
          </w:tcPr>
          <w:p w14:paraId="770C6385" w14:textId="38EB05AB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152EA9D" w14:textId="2B454F1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4FF6845" w14:textId="1CF7A9E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54FF3BC" w14:textId="643EC60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0" w:type="auto"/>
          </w:tcPr>
          <w:p w14:paraId="474656E0" w14:textId="573F1D8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ED822C7" w14:textId="77777777" w:rsidTr="00115939">
        <w:tc>
          <w:tcPr>
            <w:tcW w:w="0" w:type="auto"/>
          </w:tcPr>
          <w:p w14:paraId="73849D61" w14:textId="64BAECC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R4-2213259</w:t>
            </w:r>
          </w:p>
        </w:tc>
        <w:tc>
          <w:tcPr>
            <w:tcW w:w="0" w:type="auto"/>
          </w:tcPr>
          <w:p w14:paraId="419675F8" w14:textId="721B83B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clarification on measurement period requirement in RRC_INACTIVE state</w:t>
            </w:r>
          </w:p>
        </w:tc>
        <w:tc>
          <w:tcPr>
            <w:tcW w:w="0" w:type="auto"/>
          </w:tcPr>
          <w:p w14:paraId="44387BF1" w14:textId="2499A88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F7A604" w14:textId="35E305C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8A8BCA5" w14:textId="6162839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2518</w:t>
            </w:r>
          </w:p>
        </w:tc>
        <w:tc>
          <w:tcPr>
            <w:tcW w:w="0" w:type="auto"/>
          </w:tcPr>
          <w:p w14:paraId="0C59F3F1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F00A89" w14:textId="1B5FADF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0D12D7F" w14:textId="40A2DD9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3CB2134" w14:textId="431AB38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0" w:type="auto"/>
          </w:tcPr>
          <w:p w14:paraId="72C586FA" w14:textId="72672B0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1F0BCF55" w14:textId="77777777" w:rsidTr="00115939">
        <w:tc>
          <w:tcPr>
            <w:tcW w:w="0" w:type="auto"/>
          </w:tcPr>
          <w:p w14:paraId="362A827C" w14:textId="231DC05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R4-2214622</w:t>
            </w:r>
          </w:p>
        </w:tc>
        <w:tc>
          <w:tcPr>
            <w:tcW w:w="0" w:type="auto"/>
          </w:tcPr>
          <w:p w14:paraId="17DC93AF" w14:textId="476919A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clarification on measurement period requirement in RRC_INACTIVE state</w:t>
            </w:r>
          </w:p>
        </w:tc>
        <w:tc>
          <w:tcPr>
            <w:tcW w:w="0" w:type="auto"/>
          </w:tcPr>
          <w:p w14:paraId="041A62BD" w14:textId="260B120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34AAF0D" w14:textId="11BEC2D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32A36A6" w14:textId="5E45DCC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2518</w:t>
            </w:r>
          </w:p>
        </w:tc>
        <w:tc>
          <w:tcPr>
            <w:tcW w:w="0" w:type="auto"/>
          </w:tcPr>
          <w:p w14:paraId="657F6F99" w14:textId="3934290B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4E923A3" w14:textId="211767E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F0902FF" w14:textId="19FA121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7C4E838" w14:textId="2995AC6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0" w:type="auto"/>
          </w:tcPr>
          <w:p w14:paraId="580DA8A6" w14:textId="6E043C1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021ACB8E" w14:textId="77777777" w:rsidTr="00115939">
        <w:tc>
          <w:tcPr>
            <w:tcW w:w="0" w:type="auto"/>
          </w:tcPr>
          <w:p w14:paraId="39E86514" w14:textId="58FFBA9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R4-2213378</w:t>
            </w:r>
          </w:p>
        </w:tc>
        <w:tc>
          <w:tcPr>
            <w:tcW w:w="0" w:type="auto"/>
          </w:tcPr>
          <w:p w14:paraId="237A82C4" w14:textId="65A5E89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SDT RRM requirements for RedCap Ues</w:t>
            </w:r>
          </w:p>
        </w:tc>
        <w:tc>
          <w:tcPr>
            <w:tcW w:w="0" w:type="auto"/>
          </w:tcPr>
          <w:p w14:paraId="2DF74C28" w14:textId="28D86FA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033161CB" w14:textId="124107A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8815242" w14:textId="63CE85C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2519</w:t>
            </w:r>
          </w:p>
        </w:tc>
        <w:tc>
          <w:tcPr>
            <w:tcW w:w="0" w:type="auto"/>
          </w:tcPr>
          <w:p w14:paraId="343D7995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6E1E2C" w14:textId="04EEF86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C885E0B" w14:textId="5EBCBB2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68CA096" w14:textId="0965577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0BF99D78" w14:textId="0FD9007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15939" w14:paraId="18EE4A84" w14:textId="77777777" w:rsidTr="00115939">
        <w:tc>
          <w:tcPr>
            <w:tcW w:w="0" w:type="auto"/>
          </w:tcPr>
          <w:p w14:paraId="4EF1F0CD" w14:textId="08AD5D9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R4-2213388</w:t>
            </w:r>
          </w:p>
        </w:tc>
        <w:tc>
          <w:tcPr>
            <w:tcW w:w="0" w:type="auto"/>
          </w:tcPr>
          <w:p w14:paraId="32AFBCEB" w14:textId="7DEBD65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UL Transmit Timiing in HST FR2 Sceanrio</w:t>
            </w:r>
          </w:p>
        </w:tc>
        <w:tc>
          <w:tcPr>
            <w:tcW w:w="0" w:type="auto"/>
          </w:tcPr>
          <w:p w14:paraId="1AEF520C" w14:textId="5B8BF20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A2B658E" w14:textId="22D09F3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DE3F891" w14:textId="3879661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2520</w:t>
            </w:r>
          </w:p>
        </w:tc>
        <w:tc>
          <w:tcPr>
            <w:tcW w:w="0" w:type="auto"/>
          </w:tcPr>
          <w:p w14:paraId="4DC38F71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262C7CD" w14:textId="244F2B8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297F6F1" w14:textId="0C46588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AE92B82" w14:textId="01BDFAA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0" w:type="auto"/>
          </w:tcPr>
          <w:p w14:paraId="7E36D74B" w14:textId="7045651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15939" w14:paraId="747C8478" w14:textId="77777777" w:rsidTr="00115939">
        <w:tc>
          <w:tcPr>
            <w:tcW w:w="0" w:type="auto"/>
          </w:tcPr>
          <w:p w14:paraId="3B8FFB5A" w14:textId="67F2E9C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R4-2213399</w:t>
            </w:r>
          </w:p>
        </w:tc>
        <w:tc>
          <w:tcPr>
            <w:tcW w:w="0" w:type="auto"/>
          </w:tcPr>
          <w:p w14:paraId="1DAA8EFA" w14:textId="6D00413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UL Transmit Timing in HST FR2 Scenario</w:t>
            </w:r>
          </w:p>
        </w:tc>
        <w:tc>
          <w:tcPr>
            <w:tcW w:w="0" w:type="auto"/>
          </w:tcPr>
          <w:p w14:paraId="333BDA26" w14:textId="3DD238A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A2CA8AB" w14:textId="44D4A46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E4F58D3" w14:textId="2CB3EAA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2521</w:t>
            </w:r>
          </w:p>
        </w:tc>
        <w:tc>
          <w:tcPr>
            <w:tcW w:w="0" w:type="auto"/>
          </w:tcPr>
          <w:p w14:paraId="050F730B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CBD1F0C" w14:textId="0D3E878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E5CF616" w14:textId="32E10A2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F5984F5" w14:textId="7E4E322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0" w:type="auto"/>
          </w:tcPr>
          <w:p w14:paraId="784E721C" w14:textId="18E816A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3C7A8523" w14:textId="77777777" w:rsidTr="00115939">
        <w:tc>
          <w:tcPr>
            <w:tcW w:w="0" w:type="auto"/>
          </w:tcPr>
          <w:p w14:paraId="1ABE3311" w14:textId="43526C1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R4-2214625</w:t>
            </w:r>
          </w:p>
        </w:tc>
        <w:tc>
          <w:tcPr>
            <w:tcW w:w="0" w:type="auto"/>
          </w:tcPr>
          <w:p w14:paraId="0DB9DC3C" w14:textId="4C0A055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UL Transmit Timing in HST FR2 Scenario</w:t>
            </w:r>
          </w:p>
        </w:tc>
        <w:tc>
          <w:tcPr>
            <w:tcW w:w="0" w:type="auto"/>
          </w:tcPr>
          <w:p w14:paraId="2E42A118" w14:textId="377B1FD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D2AF181" w14:textId="09822B8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37FCF43" w14:textId="61CD273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2521</w:t>
            </w:r>
          </w:p>
        </w:tc>
        <w:tc>
          <w:tcPr>
            <w:tcW w:w="0" w:type="auto"/>
          </w:tcPr>
          <w:p w14:paraId="593EF84F" w14:textId="16658FBE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FC8C6AA" w14:textId="5148390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47A4B0A" w14:textId="5AC1771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29D8BF5" w14:textId="4B01D51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0" w:type="auto"/>
          </w:tcPr>
          <w:p w14:paraId="010F213B" w14:textId="2058AE3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115939" w14:paraId="56D55D4B" w14:textId="77777777" w:rsidTr="00115939">
        <w:tc>
          <w:tcPr>
            <w:tcW w:w="0" w:type="auto"/>
          </w:tcPr>
          <w:p w14:paraId="2C370426" w14:textId="5268F4E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R4-2213406</w:t>
            </w:r>
          </w:p>
        </w:tc>
        <w:tc>
          <w:tcPr>
            <w:tcW w:w="0" w:type="auto"/>
          </w:tcPr>
          <w:p w14:paraId="55A6F05B" w14:textId="1F8899B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SDT requirements for NR RedCap</w:t>
            </w:r>
          </w:p>
        </w:tc>
        <w:tc>
          <w:tcPr>
            <w:tcW w:w="0" w:type="auto"/>
          </w:tcPr>
          <w:p w14:paraId="005FC900" w14:textId="567DB9C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5AEB4BA" w14:textId="304BE46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A583876" w14:textId="6A85FB3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2522</w:t>
            </w:r>
          </w:p>
        </w:tc>
        <w:tc>
          <w:tcPr>
            <w:tcW w:w="0" w:type="auto"/>
          </w:tcPr>
          <w:p w14:paraId="357AD684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4846304" w14:textId="3104395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5D75ADC" w14:textId="0A19755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1C56B8F" w14:textId="0DB721D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1DBC2B49" w14:textId="4599CE0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0483C66E" w14:textId="77777777" w:rsidTr="00115939">
        <w:tc>
          <w:tcPr>
            <w:tcW w:w="0" w:type="auto"/>
          </w:tcPr>
          <w:p w14:paraId="07AA3D94" w14:textId="4E60112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R4-2214626</w:t>
            </w:r>
          </w:p>
        </w:tc>
        <w:tc>
          <w:tcPr>
            <w:tcW w:w="0" w:type="auto"/>
          </w:tcPr>
          <w:p w14:paraId="2908FC9B" w14:textId="567EB89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SDT requirements for NR RedCap</w:t>
            </w:r>
          </w:p>
        </w:tc>
        <w:tc>
          <w:tcPr>
            <w:tcW w:w="0" w:type="auto"/>
          </w:tcPr>
          <w:p w14:paraId="58CF95BB" w14:textId="567B83B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EB01574" w14:textId="5B79ED8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433D9E9" w14:textId="6F9A6E9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2522</w:t>
            </w:r>
          </w:p>
        </w:tc>
        <w:tc>
          <w:tcPr>
            <w:tcW w:w="0" w:type="auto"/>
          </w:tcPr>
          <w:p w14:paraId="443B8028" w14:textId="1292990A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9B0676E" w14:textId="1D05CF0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F7CCC30" w14:textId="02E31FF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1B2367D" w14:textId="5E4D64C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1CE12637" w14:textId="5A20D6C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71C6DB3" w14:textId="77777777" w:rsidTr="00115939">
        <w:tc>
          <w:tcPr>
            <w:tcW w:w="0" w:type="auto"/>
          </w:tcPr>
          <w:p w14:paraId="1B754C43" w14:textId="38A919C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R4-2213462</w:t>
            </w:r>
          </w:p>
        </w:tc>
        <w:tc>
          <w:tcPr>
            <w:tcW w:w="0" w:type="auto"/>
          </w:tcPr>
          <w:p w14:paraId="7DFB6EB8" w14:textId="4A4FF35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applicability of RLM measurement relaxation</w:t>
            </w:r>
          </w:p>
        </w:tc>
        <w:tc>
          <w:tcPr>
            <w:tcW w:w="0" w:type="auto"/>
          </w:tcPr>
          <w:p w14:paraId="31D37484" w14:textId="7838167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829C68B" w14:textId="1AC2D1B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5B28D21" w14:textId="3EF3FDF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2523</w:t>
            </w:r>
          </w:p>
        </w:tc>
        <w:tc>
          <w:tcPr>
            <w:tcW w:w="0" w:type="auto"/>
          </w:tcPr>
          <w:p w14:paraId="7DDCDB2A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CD0D298" w14:textId="3162FE8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22BE045" w14:textId="3DCBE01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84782BF" w14:textId="51613BD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0" w:type="auto"/>
          </w:tcPr>
          <w:p w14:paraId="2A6F9E66" w14:textId="1A4133E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15939" w14:paraId="11F9846B" w14:textId="77777777" w:rsidTr="00115939">
        <w:tc>
          <w:tcPr>
            <w:tcW w:w="0" w:type="auto"/>
          </w:tcPr>
          <w:p w14:paraId="39FDD92B" w14:textId="2C59C50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R4-2213474</w:t>
            </w:r>
          </w:p>
        </w:tc>
        <w:tc>
          <w:tcPr>
            <w:tcW w:w="0" w:type="auto"/>
          </w:tcPr>
          <w:p w14:paraId="5A812A59" w14:textId="0AE8745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transmit timing requirements for NTN</w:t>
            </w:r>
          </w:p>
        </w:tc>
        <w:tc>
          <w:tcPr>
            <w:tcW w:w="0" w:type="auto"/>
          </w:tcPr>
          <w:p w14:paraId="28428F78" w14:textId="12C2E19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C86C118" w14:textId="5954AD4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8AA68AB" w14:textId="2089483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2524</w:t>
            </w:r>
          </w:p>
        </w:tc>
        <w:tc>
          <w:tcPr>
            <w:tcW w:w="0" w:type="auto"/>
          </w:tcPr>
          <w:p w14:paraId="3C7E55BE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5AC29F9" w14:textId="4DA3B59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8D30807" w14:textId="1C79BB9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2E7D4D3" w14:textId="051D8A7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72DC8C26" w14:textId="5956849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6706BD79" w14:textId="77777777" w:rsidTr="00115939">
        <w:tc>
          <w:tcPr>
            <w:tcW w:w="0" w:type="auto"/>
          </w:tcPr>
          <w:p w14:paraId="2F61DAF1" w14:textId="089FCA0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R4-2214628</w:t>
            </w:r>
          </w:p>
        </w:tc>
        <w:tc>
          <w:tcPr>
            <w:tcW w:w="0" w:type="auto"/>
          </w:tcPr>
          <w:p w14:paraId="58191CF3" w14:textId="7516978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transmit timing requirements for NTN</w:t>
            </w:r>
          </w:p>
        </w:tc>
        <w:tc>
          <w:tcPr>
            <w:tcW w:w="0" w:type="auto"/>
          </w:tcPr>
          <w:p w14:paraId="56788878" w14:textId="7EBF20B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918368A" w14:textId="0556888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0F128E4" w14:textId="63BFCB7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2524</w:t>
            </w:r>
          </w:p>
        </w:tc>
        <w:tc>
          <w:tcPr>
            <w:tcW w:w="0" w:type="auto"/>
          </w:tcPr>
          <w:p w14:paraId="1EBAAE16" w14:textId="4FECEE04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AB5541C" w14:textId="4F73F73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968B960" w14:textId="2EE05BD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19C4D72" w14:textId="7031076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445409BF" w14:textId="23F6A7C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2EFE56C6" w14:textId="77777777" w:rsidTr="00115939">
        <w:tc>
          <w:tcPr>
            <w:tcW w:w="0" w:type="auto"/>
          </w:tcPr>
          <w:p w14:paraId="531A4F6C" w14:textId="6E53BD2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R4-2213477</w:t>
            </w:r>
          </w:p>
        </w:tc>
        <w:tc>
          <w:tcPr>
            <w:tcW w:w="0" w:type="auto"/>
          </w:tcPr>
          <w:p w14:paraId="3365B688" w14:textId="1D8D399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RLM/BFD relaxation requirements</w:t>
            </w:r>
          </w:p>
        </w:tc>
        <w:tc>
          <w:tcPr>
            <w:tcW w:w="0" w:type="auto"/>
          </w:tcPr>
          <w:p w14:paraId="60184025" w14:textId="4DE84D5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D61A2E3" w14:textId="63EB245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5B290F7" w14:textId="4EDE30D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2525</w:t>
            </w:r>
          </w:p>
        </w:tc>
        <w:tc>
          <w:tcPr>
            <w:tcW w:w="0" w:type="auto"/>
          </w:tcPr>
          <w:p w14:paraId="6E703DE7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303AF84" w14:textId="3D047F0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F714AAC" w14:textId="7089D7A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84A7BA7" w14:textId="73221C2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0" w:type="auto"/>
          </w:tcPr>
          <w:p w14:paraId="3C76A756" w14:textId="7E9E9D9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0E9A2F7B" w14:textId="77777777" w:rsidTr="00115939">
        <w:tc>
          <w:tcPr>
            <w:tcW w:w="0" w:type="auto"/>
          </w:tcPr>
          <w:p w14:paraId="2BCD9F83" w14:textId="4C1C429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R4-2214629</w:t>
            </w:r>
          </w:p>
        </w:tc>
        <w:tc>
          <w:tcPr>
            <w:tcW w:w="0" w:type="auto"/>
          </w:tcPr>
          <w:p w14:paraId="0A6D2F26" w14:textId="7332C06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RLM/BFD relaxation requirements</w:t>
            </w:r>
          </w:p>
        </w:tc>
        <w:tc>
          <w:tcPr>
            <w:tcW w:w="0" w:type="auto"/>
          </w:tcPr>
          <w:p w14:paraId="19B66E05" w14:textId="7D0C997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6A7658D" w14:textId="676961B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EEF7A62" w14:textId="50D5CB4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2525</w:t>
            </w:r>
          </w:p>
        </w:tc>
        <w:tc>
          <w:tcPr>
            <w:tcW w:w="0" w:type="auto"/>
          </w:tcPr>
          <w:p w14:paraId="2436E93B" w14:textId="34E4F016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99E37ED" w14:textId="4DDB4EC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5D4617A" w14:textId="716A6A3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FAC721D" w14:textId="1A79506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0" w:type="auto"/>
          </w:tcPr>
          <w:p w14:paraId="45A2B8D9" w14:textId="3B0DDDC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416A7EB6" w14:textId="77777777" w:rsidTr="00115939">
        <w:tc>
          <w:tcPr>
            <w:tcW w:w="0" w:type="auto"/>
          </w:tcPr>
          <w:p w14:paraId="54936236" w14:textId="2D8BD18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R4-2213479</w:t>
            </w:r>
          </w:p>
        </w:tc>
        <w:tc>
          <w:tcPr>
            <w:tcW w:w="0" w:type="auto"/>
          </w:tcPr>
          <w:p w14:paraId="352BA30F" w14:textId="67F0FCF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RRM core requirements for R17 NR SL</w:t>
            </w:r>
          </w:p>
        </w:tc>
        <w:tc>
          <w:tcPr>
            <w:tcW w:w="0" w:type="auto"/>
          </w:tcPr>
          <w:p w14:paraId="661B5070" w14:textId="23260F1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0E9B84C" w14:textId="061D9A0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1500CC1" w14:textId="38AAF2F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2526</w:t>
            </w:r>
          </w:p>
        </w:tc>
        <w:tc>
          <w:tcPr>
            <w:tcW w:w="0" w:type="auto"/>
          </w:tcPr>
          <w:p w14:paraId="57063D73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5704FDA" w14:textId="11386B5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0B42753" w14:textId="3C7BA30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A557FC7" w14:textId="6E293D7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0" w:type="auto"/>
          </w:tcPr>
          <w:p w14:paraId="3D13F353" w14:textId="3F290CB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67643647" w14:textId="77777777" w:rsidTr="00115939">
        <w:tc>
          <w:tcPr>
            <w:tcW w:w="0" w:type="auto"/>
          </w:tcPr>
          <w:p w14:paraId="697B9A4F" w14:textId="0A83217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R4-2214630</w:t>
            </w:r>
          </w:p>
        </w:tc>
        <w:tc>
          <w:tcPr>
            <w:tcW w:w="0" w:type="auto"/>
          </w:tcPr>
          <w:p w14:paraId="45DBC694" w14:textId="63A81D6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RRM core requirements for R17 NR SL</w:t>
            </w:r>
          </w:p>
        </w:tc>
        <w:tc>
          <w:tcPr>
            <w:tcW w:w="0" w:type="auto"/>
          </w:tcPr>
          <w:p w14:paraId="1B5DFB9A" w14:textId="437E1C8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F8A02A1" w14:textId="5819C59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C93E9D3" w14:textId="6FBDAAB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2526</w:t>
            </w:r>
          </w:p>
        </w:tc>
        <w:tc>
          <w:tcPr>
            <w:tcW w:w="0" w:type="auto"/>
          </w:tcPr>
          <w:p w14:paraId="017E2FEE" w14:textId="5A4BE4AF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1015CB4" w14:textId="2C90E71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C4E5BC8" w14:textId="4DFF1FB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523C64C" w14:textId="4F6FD98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0" w:type="auto"/>
          </w:tcPr>
          <w:p w14:paraId="387B25C1" w14:textId="10F94FD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0691546" w14:textId="77777777" w:rsidTr="00115939">
        <w:tc>
          <w:tcPr>
            <w:tcW w:w="0" w:type="auto"/>
          </w:tcPr>
          <w:p w14:paraId="3F47D7D1" w14:textId="6A61FC0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R4-2213482</w:t>
            </w:r>
          </w:p>
        </w:tc>
        <w:tc>
          <w:tcPr>
            <w:tcW w:w="0" w:type="auto"/>
          </w:tcPr>
          <w:p w14:paraId="422F4C9C" w14:textId="4C0DFA4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TCI state switching requirements for R17 unified TCI</w:t>
            </w:r>
          </w:p>
        </w:tc>
        <w:tc>
          <w:tcPr>
            <w:tcW w:w="0" w:type="auto"/>
          </w:tcPr>
          <w:p w14:paraId="2B9AD4CA" w14:textId="4F471A9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DE2143C" w14:textId="75D3A71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52F2D3F" w14:textId="53BDD27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2527</w:t>
            </w:r>
          </w:p>
        </w:tc>
        <w:tc>
          <w:tcPr>
            <w:tcW w:w="0" w:type="auto"/>
          </w:tcPr>
          <w:p w14:paraId="4DE78FA5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77E8AE7" w14:textId="34408A4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CA39137" w14:textId="2B05BE9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A06C7E5" w14:textId="166D061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0" w:type="auto"/>
          </w:tcPr>
          <w:p w14:paraId="412F58A9" w14:textId="6F9051E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6E9443D4" w14:textId="77777777" w:rsidTr="00115939">
        <w:tc>
          <w:tcPr>
            <w:tcW w:w="0" w:type="auto"/>
          </w:tcPr>
          <w:p w14:paraId="4B787CA6" w14:textId="48FB1D6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R4-2214631</w:t>
            </w:r>
          </w:p>
        </w:tc>
        <w:tc>
          <w:tcPr>
            <w:tcW w:w="0" w:type="auto"/>
          </w:tcPr>
          <w:p w14:paraId="6852D726" w14:textId="64A4600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TCI state switching requirements for R17 unified TCI</w:t>
            </w:r>
          </w:p>
        </w:tc>
        <w:tc>
          <w:tcPr>
            <w:tcW w:w="0" w:type="auto"/>
          </w:tcPr>
          <w:p w14:paraId="4D14CDC1" w14:textId="11048AF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226561B" w14:textId="7653F5D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3C2205B" w14:textId="0E0AA68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2527</w:t>
            </w:r>
          </w:p>
        </w:tc>
        <w:tc>
          <w:tcPr>
            <w:tcW w:w="0" w:type="auto"/>
          </w:tcPr>
          <w:p w14:paraId="495FEEAB" w14:textId="49A33AB8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053E506" w14:textId="16108F1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D85D4EC" w14:textId="144E54E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2462EFE" w14:textId="1C1CCD5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0" w:type="auto"/>
          </w:tcPr>
          <w:p w14:paraId="59856C30" w14:textId="17FE096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A55A7DE" w14:textId="77777777" w:rsidTr="00115939">
        <w:tc>
          <w:tcPr>
            <w:tcW w:w="0" w:type="auto"/>
          </w:tcPr>
          <w:p w14:paraId="24E4FC30" w14:textId="4315EF8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R4-2213484</w:t>
            </w:r>
          </w:p>
        </w:tc>
        <w:tc>
          <w:tcPr>
            <w:tcW w:w="0" w:type="auto"/>
          </w:tcPr>
          <w:p w14:paraId="7FAB7A47" w14:textId="3B93D07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L1-RSRP measurement requirements for R17 inter-cell BM</w:t>
            </w:r>
          </w:p>
        </w:tc>
        <w:tc>
          <w:tcPr>
            <w:tcW w:w="0" w:type="auto"/>
          </w:tcPr>
          <w:p w14:paraId="707EE283" w14:textId="30B1095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EC4AB02" w14:textId="12C063F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9E14976" w14:textId="79C6C86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2528</w:t>
            </w:r>
          </w:p>
        </w:tc>
        <w:tc>
          <w:tcPr>
            <w:tcW w:w="0" w:type="auto"/>
          </w:tcPr>
          <w:p w14:paraId="02CC16A0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A8CBB09" w14:textId="5A02E59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3F029FB" w14:textId="3C2DD6E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F874745" w14:textId="459A0C9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0" w:type="auto"/>
          </w:tcPr>
          <w:p w14:paraId="23C5E7AD" w14:textId="41E30C2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115939" w14:paraId="48C6F2A4" w14:textId="77777777" w:rsidTr="00115939">
        <w:tc>
          <w:tcPr>
            <w:tcW w:w="0" w:type="auto"/>
          </w:tcPr>
          <w:p w14:paraId="5D2AF4CA" w14:textId="13575B2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R4-2213486</w:t>
            </w:r>
          </w:p>
        </w:tc>
        <w:tc>
          <w:tcPr>
            <w:tcW w:w="0" w:type="auto"/>
          </w:tcPr>
          <w:p w14:paraId="53FDDC52" w14:textId="19512F1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R17 TRP specific BFR requirements</w:t>
            </w:r>
          </w:p>
        </w:tc>
        <w:tc>
          <w:tcPr>
            <w:tcW w:w="0" w:type="auto"/>
          </w:tcPr>
          <w:p w14:paraId="4CFA280E" w14:textId="5A87DD6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3DF7B00" w14:textId="294632D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F7E87A4" w14:textId="0518CA8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2529</w:t>
            </w:r>
          </w:p>
        </w:tc>
        <w:tc>
          <w:tcPr>
            <w:tcW w:w="0" w:type="auto"/>
          </w:tcPr>
          <w:p w14:paraId="542673D8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2371A6E" w14:textId="231D886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6FDDC8D" w14:textId="3F06096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4031153" w14:textId="65A4245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0" w:type="auto"/>
          </w:tcPr>
          <w:p w14:paraId="04BC59A0" w14:textId="6512E89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34D301DD" w14:textId="77777777" w:rsidTr="00115939">
        <w:tc>
          <w:tcPr>
            <w:tcW w:w="0" w:type="auto"/>
          </w:tcPr>
          <w:p w14:paraId="408ED6AC" w14:textId="1DFB4E2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R4-2214632</w:t>
            </w:r>
          </w:p>
        </w:tc>
        <w:tc>
          <w:tcPr>
            <w:tcW w:w="0" w:type="auto"/>
          </w:tcPr>
          <w:p w14:paraId="42CE68AA" w14:textId="4CF22A5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R17 TRP specific BFR requirements</w:t>
            </w:r>
          </w:p>
        </w:tc>
        <w:tc>
          <w:tcPr>
            <w:tcW w:w="0" w:type="auto"/>
          </w:tcPr>
          <w:p w14:paraId="039215FB" w14:textId="014E8B2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661F7F5" w14:textId="3D3DC25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7722734" w14:textId="0556708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2529</w:t>
            </w:r>
          </w:p>
        </w:tc>
        <w:tc>
          <w:tcPr>
            <w:tcW w:w="0" w:type="auto"/>
          </w:tcPr>
          <w:p w14:paraId="0156CE63" w14:textId="602700CB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A384CEE" w14:textId="5356563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CEC43AA" w14:textId="3236807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EECCA37" w14:textId="6FEAC15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0" w:type="auto"/>
          </w:tcPr>
          <w:p w14:paraId="0D168AAF" w14:textId="1C09548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39EA541D" w14:textId="77777777" w:rsidTr="00115939">
        <w:tc>
          <w:tcPr>
            <w:tcW w:w="0" w:type="auto"/>
          </w:tcPr>
          <w:p w14:paraId="3ACE76EC" w14:textId="6DA9AB6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R4-2213507</w:t>
            </w:r>
          </w:p>
        </w:tc>
        <w:tc>
          <w:tcPr>
            <w:tcW w:w="0" w:type="auto"/>
          </w:tcPr>
          <w:p w14:paraId="1DB509AA" w14:textId="2122A56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pre-MG related requirements</w:t>
            </w:r>
          </w:p>
        </w:tc>
        <w:tc>
          <w:tcPr>
            <w:tcW w:w="0" w:type="auto"/>
          </w:tcPr>
          <w:p w14:paraId="45406EA3" w14:textId="49313A3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3E13FAD" w14:textId="00930DE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354AF3C" w14:textId="2487FF3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2530</w:t>
            </w:r>
          </w:p>
        </w:tc>
        <w:tc>
          <w:tcPr>
            <w:tcW w:w="0" w:type="auto"/>
          </w:tcPr>
          <w:p w14:paraId="62D34D0A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F3F53F9" w14:textId="1056238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B85520C" w14:textId="539E4C9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4A960FC" w14:textId="7AEC60A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0" w:type="auto"/>
          </w:tcPr>
          <w:p w14:paraId="50FAA074" w14:textId="5944E67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22CB1A51" w14:textId="77777777" w:rsidTr="00115939">
        <w:tc>
          <w:tcPr>
            <w:tcW w:w="0" w:type="auto"/>
          </w:tcPr>
          <w:p w14:paraId="1445AA03" w14:textId="64BD49B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R4-2214521</w:t>
            </w:r>
          </w:p>
        </w:tc>
        <w:tc>
          <w:tcPr>
            <w:tcW w:w="0" w:type="auto"/>
          </w:tcPr>
          <w:p w14:paraId="4F97E172" w14:textId="4CC2362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pre-MG related requirements</w:t>
            </w:r>
          </w:p>
        </w:tc>
        <w:tc>
          <w:tcPr>
            <w:tcW w:w="0" w:type="auto"/>
          </w:tcPr>
          <w:p w14:paraId="10B0C0A3" w14:textId="51A4E20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7DAE81B" w14:textId="3D80925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4074B2B" w14:textId="087B055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2530</w:t>
            </w:r>
          </w:p>
        </w:tc>
        <w:tc>
          <w:tcPr>
            <w:tcW w:w="0" w:type="auto"/>
          </w:tcPr>
          <w:p w14:paraId="36DB9806" w14:textId="7288F6D4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163EB22" w14:textId="0B72188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1403FBC" w14:textId="3322DF8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8D9D49A" w14:textId="5BE5657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0" w:type="auto"/>
          </w:tcPr>
          <w:p w14:paraId="07BE18D3" w14:textId="0A72DEB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ED0E384" w14:textId="77777777" w:rsidTr="00115939">
        <w:tc>
          <w:tcPr>
            <w:tcW w:w="0" w:type="auto"/>
          </w:tcPr>
          <w:p w14:paraId="320B3AC0" w14:textId="4EB4EFF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R4-2213509</w:t>
            </w:r>
          </w:p>
        </w:tc>
        <w:tc>
          <w:tcPr>
            <w:tcW w:w="0" w:type="auto"/>
          </w:tcPr>
          <w:p w14:paraId="73D997E3" w14:textId="0E665BE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concurrent MG related requirements</w:t>
            </w:r>
          </w:p>
        </w:tc>
        <w:tc>
          <w:tcPr>
            <w:tcW w:w="0" w:type="auto"/>
          </w:tcPr>
          <w:p w14:paraId="7DA4CBE2" w14:textId="07E074D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62E9703" w14:textId="48EF910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46415F2" w14:textId="299CB95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2531</w:t>
            </w:r>
          </w:p>
        </w:tc>
        <w:tc>
          <w:tcPr>
            <w:tcW w:w="0" w:type="auto"/>
          </w:tcPr>
          <w:p w14:paraId="7EAAC62B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88156FB" w14:textId="7C7E8CE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4F2C2AA" w14:textId="1DF14FE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022A164" w14:textId="4D92B7F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0" w:type="auto"/>
          </w:tcPr>
          <w:p w14:paraId="0B96448F" w14:textId="10A86C4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42F362EB" w14:textId="77777777" w:rsidTr="00115939">
        <w:tc>
          <w:tcPr>
            <w:tcW w:w="0" w:type="auto"/>
          </w:tcPr>
          <w:p w14:paraId="43569794" w14:textId="0E269F8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R4-2214522</w:t>
            </w:r>
          </w:p>
        </w:tc>
        <w:tc>
          <w:tcPr>
            <w:tcW w:w="0" w:type="auto"/>
          </w:tcPr>
          <w:p w14:paraId="6C01E3F3" w14:textId="7AC29C7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concurrent MG related requirements</w:t>
            </w:r>
          </w:p>
        </w:tc>
        <w:tc>
          <w:tcPr>
            <w:tcW w:w="0" w:type="auto"/>
          </w:tcPr>
          <w:p w14:paraId="1F92E3A8" w14:textId="16F9515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134599A" w14:textId="75B1E41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05E6447" w14:textId="4488721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2531</w:t>
            </w:r>
          </w:p>
        </w:tc>
        <w:tc>
          <w:tcPr>
            <w:tcW w:w="0" w:type="auto"/>
          </w:tcPr>
          <w:p w14:paraId="3039D0E2" w14:textId="418DC27C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50F46D1" w14:textId="766AD8A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61C9C2A" w14:textId="7C055A3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29FC1BD" w14:textId="74623BE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0" w:type="auto"/>
          </w:tcPr>
          <w:p w14:paraId="35D83844" w14:textId="77A103F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0DD6D7D5" w14:textId="77777777" w:rsidTr="00115939">
        <w:tc>
          <w:tcPr>
            <w:tcW w:w="0" w:type="auto"/>
          </w:tcPr>
          <w:p w14:paraId="01D67C7A" w14:textId="0622B66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R4-2213511</w:t>
            </w:r>
          </w:p>
        </w:tc>
        <w:tc>
          <w:tcPr>
            <w:tcW w:w="0" w:type="auto"/>
          </w:tcPr>
          <w:p w14:paraId="1C720759" w14:textId="7CBC9E2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NCSG requirements</w:t>
            </w:r>
          </w:p>
        </w:tc>
        <w:tc>
          <w:tcPr>
            <w:tcW w:w="0" w:type="auto"/>
          </w:tcPr>
          <w:p w14:paraId="5D90AF8F" w14:textId="6B0D21D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2ABE3B5" w14:textId="71D88B9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74B59AA" w14:textId="1B71547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2532</w:t>
            </w:r>
          </w:p>
        </w:tc>
        <w:tc>
          <w:tcPr>
            <w:tcW w:w="0" w:type="auto"/>
          </w:tcPr>
          <w:p w14:paraId="50BBB077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B6D99AD" w14:textId="65C21CE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6AD5086" w14:textId="62DB317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1F6F3E2" w14:textId="0E06806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0" w:type="auto"/>
          </w:tcPr>
          <w:p w14:paraId="79F6D859" w14:textId="2A778EE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631080D4" w14:textId="77777777" w:rsidTr="00115939">
        <w:tc>
          <w:tcPr>
            <w:tcW w:w="0" w:type="auto"/>
          </w:tcPr>
          <w:p w14:paraId="066B69F4" w14:textId="0B2B32A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R4-2214523</w:t>
            </w:r>
          </w:p>
        </w:tc>
        <w:tc>
          <w:tcPr>
            <w:tcW w:w="0" w:type="auto"/>
          </w:tcPr>
          <w:p w14:paraId="61CC6631" w14:textId="1342671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NCSG requirements</w:t>
            </w:r>
          </w:p>
        </w:tc>
        <w:tc>
          <w:tcPr>
            <w:tcW w:w="0" w:type="auto"/>
          </w:tcPr>
          <w:p w14:paraId="79795A9C" w14:textId="7579A8F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F9619B1" w14:textId="5753A36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C64816D" w14:textId="3EB0B5E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2532</w:t>
            </w:r>
          </w:p>
        </w:tc>
        <w:tc>
          <w:tcPr>
            <w:tcW w:w="0" w:type="auto"/>
          </w:tcPr>
          <w:p w14:paraId="36C6228B" w14:textId="1C3F590E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A27F05B" w14:textId="4548246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93CC64D" w14:textId="7BA99E1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B903962" w14:textId="3521EEC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0" w:type="auto"/>
          </w:tcPr>
          <w:p w14:paraId="76F65464" w14:textId="71D24B3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7462F1C" w14:textId="77777777" w:rsidTr="00115939">
        <w:tc>
          <w:tcPr>
            <w:tcW w:w="0" w:type="auto"/>
          </w:tcPr>
          <w:p w14:paraId="42E6D314" w14:textId="3A8A2DF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R4-2213519</w:t>
            </w:r>
          </w:p>
        </w:tc>
        <w:tc>
          <w:tcPr>
            <w:tcW w:w="0" w:type="auto"/>
          </w:tcPr>
          <w:p w14:paraId="2C3C908E" w14:textId="62136DE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on other RRM requirements for NTN</w:t>
            </w:r>
          </w:p>
        </w:tc>
        <w:tc>
          <w:tcPr>
            <w:tcW w:w="0" w:type="auto"/>
          </w:tcPr>
          <w:p w14:paraId="2A825122" w14:textId="1E6BD75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46F4C02" w14:textId="2A31D73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CC3CD95" w14:textId="551A16F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2533</w:t>
            </w:r>
          </w:p>
        </w:tc>
        <w:tc>
          <w:tcPr>
            <w:tcW w:w="0" w:type="auto"/>
          </w:tcPr>
          <w:p w14:paraId="1EB29357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3CB2BA6" w14:textId="64EF241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4565E3D" w14:textId="45479E6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06A2951" w14:textId="6795BE4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63BFFC7D" w14:textId="76B154E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7D1720C2" w14:textId="77777777" w:rsidTr="00115939">
        <w:tc>
          <w:tcPr>
            <w:tcW w:w="0" w:type="auto"/>
          </w:tcPr>
          <w:p w14:paraId="39F722BE" w14:textId="7B509DF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R4-2214633</w:t>
            </w:r>
          </w:p>
        </w:tc>
        <w:tc>
          <w:tcPr>
            <w:tcW w:w="0" w:type="auto"/>
          </w:tcPr>
          <w:p w14:paraId="58FC9855" w14:textId="5ECA32A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on other RRM requirements for NTN</w:t>
            </w:r>
          </w:p>
        </w:tc>
        <w:tc>
          <w:tcPr>
            <w:tcW w:w="0" w:type="auto"/>
          </w:tcPr>
          <w:p w14:paraId="6D6CCF64" w14:textId="0E06039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25D195B" w14:textId="17C57AC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8A26C6F" w14:textId="0E04B90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2533</w:t>
            </w:r>
          </w:p>
        </w:tc>
        <w:tc>
          <w:tcPr>
            <w:tcW w:w="0" w:type="auto"/>
          </w:tcPr>
          <w:p w14:paraId="1A26B6E5" w14:textId="663A2D7C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A432E21" w14:textId="60EFCAE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E4D9801" w14:textId="6A471BF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1CD4D68" w14:textId="4508A0B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1C1F6FF7" w14:textId="770B032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973A75D" w14:textId="77777777" w:rsidTr="00115939">
        <w:tc>
          <w:tcPr>
            <w:tcW w:w="0" w:type="auto"/>
          </w:tcPr>
          <w:p w14:paraId="14328054" w14:textId="04E86CC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R4-2213521</w:t>
            </w:r>
          </w:p>
        </w:tc>
        <w:tc>
          <w:tcPr>
            <w:tcW w:w="0" w:type="auto"/>
          </w:tcPr>
          <w:p w14:paraId="7071D574" w14:textId="63A11D6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intra-frequency measurement requirements for NTN</w:t>
            </w:r>
          </w:p>
        </w:tc>
        <w:tc>
          <w:tcPr>
            <w:tcW w:w="0" w:type="auto"/>
          </w:tcPr>
          <w:p w14:paraId="5A16B328" w14:textId="36F0CFF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3E3F4A7" w14:textId="4F679D6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B2D6C74" w14:textId="550F8F9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2534</w:t>
            </w:r>
          </w:p>
        </w:tc>
        <w:tc>
          <w:tcPr>
            <w:tcW w:w="0" w:type="auto"/>
          </w:tcPr>
          <w:p w14:paraId="28A68A6A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818CA0B" w14:textId="5103FBF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A0BD10E" w14:textId="20E59BA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25FBD63" w14:textId="2391319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2DF13464" w14:textId="1428DC4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28820461" w14:textId="77777777" w:rsidTr="00115939">
        <w:tc>
          <w:tcPr>
            <w:tcW w:w="0" w:type="auto"/>
          </w:tcPr>
          <w:p w14:paraId="0030EA3A" w14:textId="1EEEC9D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R4-2214634</w:t>
            </w:r>
          </w:p>
        </w:tc>
        <w:tc>
          <w:tcPr>
            <w:tcW w:w="0" w:type="auto"/>
          </w:tcPr>
          <w:p w14:paraId="6F965097" w14:textId="49C122D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intra-frequency measurement requirements for NTN</w:t>
            </w:r>
          </w:p>
        </w:tc>
        <w:tc>
          <w:tcPr>
            <w:tcW w:w="0" w:type="auto"/>
          </w:tcPr>
          <w:p w14:paraId="749EA06C" w14:textId="1161F8E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47D494C" w14:textId="76979B1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571980A" w14:textId="312609B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2534</w:t>
            </w:r>
          </w:p>
        </w:tc>
        <w:tc>
          <w:tcPr>
            <w:tcW w:w="0" w:type="auto"/>
          </w:tcPr>
          <w:p w14:paraId="01E290A7" w14:textId="1B4F803C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BD4020D" w14:textId="53F72D9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F5F8D15" w14:textId="4C9D427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FB43FCF" w14:textId="480AA63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5100D897" w14:textId="5B96880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61C1C077" w14:textId="77777777" w:rsidTr="00115939">
        <w:tc>
          <w:tcPr>
            <w:tcW w:w="0" w:type="auto"/>
          </w:tcPr>
          <w:p w14:paraId="2ED27D0C" w14:textId="61017BE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R4-2213522</w:t>
            </w:r>
          </w:p>
        </w:tc>
        <w:tc>
          <w:tcPr>
            <w:tcW w:w="0" w:type="auto"/>
          </w:tcPr>
          <w:p w14:paraId="5C13F4F9" w14:textId="10FA611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cell reselection requirements for NTN</w:t>
            </w:r>
          </w:p>
        </w:tc>
        <w:tc>
          <w:tcPr>
            <w:tcW w:w="0" w:type="auto"/>
          </w:tcPr>
          <w:p w14:paraId="04A9D678" w14:textId="706BC74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2955D30" w14:textId="71CA099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724B8A1" w14:textId="6EE0169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2535</w:t>
            </w:r>
          </w:p>
        </w:tc>
        <w:tc>
          <w:tcPr>
            <w:tcW w:w="0" w:type="auto"/>
          </w:tcPr>
          <w:p w14:paraId="16CBC931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2F218F8" w14:textId="25CE919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CB4B677" w14:textId="00B5254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BC8BAEF" w14:textId="4062F3B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5EB85C82" w14:textId="2F2BDFA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5FE872DA" w14:textId="77777777" w:rsidTr="00115939">
        <w:tc>
          <w:tcPr>
            <w:tcW w:w="0" w:type="auto"/>
          </w:tcPr>
          <w:p w14:paraId="4B371B06" w14:textId="738B0F5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R4-2214635</w:t>
            </w:r>
          </w:p>
        </w:tc>
        <w:tc>
          <w:tcPr>
            <w:tcW w:w="0" w:type="auto"/>
          </w:tcPr>
          <w:p w14:paraId="1C148834" w14:textId="38D7E63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cell reselection requirements for NTN</w:t>
            </w:r>
          </w:p>
        </w:tc>
        <w:tc>
          <w:tcPr>
            <w:tcW w:w="0" w:type="auto"/>
          </w:tcPr>
          <w:p w14:paraId="5AB9F041" w14:textId="4DA726E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A42E4C0" w14:textId="208BD60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34E6C3F" w14:textId="2F9F15F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2535</w:t>
            </w:r>
          </w:p>
        </w:tc>
        <w:tc>
          <w:tcPr>
            <w:tcW w:w="0" w:type="auto"/>
          </w:tcPr>
          <w:p w14:paraId="529B8633" w14:textId="051AD138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3784026" w14:textId="70D90A1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741C1AE" w14:textId="5163F4E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0AFFBD1" w14:textId="02B7541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1A5C3EF8" w14:textId="4E2251E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4C10FE6B" w14:textId="77777777" w:rsidTr="00115939">
        <w:tc>
          <w:tcPr>
            <w:tcW w:w="0" w:type="auto"/>
          </w:tcPr>
          <w:p w14:paraId="53EEEF20" w14:textId="42FD33F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R4-2213530</w:t>
            </w:r>
          </w:p>
        </w:tc>
        <w:tc>
          <w:tcPr>
            <w:tcW w:w="0" w:type="auto"/>
          </w:tcPr>
          <w:p w14:paraId="10587BC4" w14:textId="06BECC6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period requirements with multiple Rx TEGs</w:t>
            </w:r>
          </w:p>
        </w:tc>
        <w:tc>
          <w:tcPr>
            <w:tcW w:w="0" w:type="auto"/>
          </w:tcPr>
          <w:p w14:paraId="2D90C4AD" w14:textId="60B3ED5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5D5FCB6" w14:textId="71A6359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D4CA01F" w14:textId="1061F6A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2536</w:t>
            </w:r>
          </w:p>
        </w:tc>
        <w:tc>
          <w:tcPr>
            <w:tcW w:w="0" w:type="auto"/>
          </w:tcPr>
          <w:p w14:paraId="1FA77C1D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7511682" w14:textId="193F818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CD97F58" w14:textId="3459590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EF75891" w14:textId="62BA6AB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0" w:type="auto"/>
          </w:tcPr>
          <w:p w14:paraId="320D876C" w14:textId="249BE4C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3616AD12" w14:textId="77777777" w:rsidTr="00115939">
        <w:tc>
          <w:tcPr>
            <w:tcW w:w="0" w:type="auto"/>
          </w:tcPr>
          <w:p w14:paraId="64FBCCA8" w14:textId="1EFA5D4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R4-2214636</w:t>
            </w:r>
          </w:p>
        </w:tc>
        <w:tc>
          <w:tcPr>
            <w:tcW w:w="0" w:type="auto"/>
          </w:tcPr>
          <w:p w14:paraId="2AE735FB" w14:textId="05D999E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period requirements with multiple Rx TEGs</w:t>
            </w:r>
          </w:p>
        </w:tc>
        <w:tc>
          <w:tcPr>
            <w:tcW w:w="0" w:type="auto"/>
          </w:tcPr>
          <w:p w14:paraId="030E95B6" w14:textId="07F116D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1920B15" w14:textId="4706289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AC005AA" w14:textId="52503E0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2536</w:t>
            </w:r>
          </w:p>
        </w:tc>
        <w:tc>
          <w:tcPr>
            <w:tcW w:w="0" w:type="auto"/>
          </w:tcPr>
          <w:p w14:paraId="73A61DDA" w14:textId="6B68D1E8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6D41EE5" w14:textId="2F49AE0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2B203D8" w14:textId="38A679B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24A4858" w14:textId="65994C2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0" w:type="auto"/>
          </w:tcPr>
          <w:p w14:paraId="46C60766" w14:textId="450A939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3DF20A8D" w14:textId="77777777" w:rsidTr="00115939">
        <w:tc>
          <w:tcPr>
            <w:tcW w:w="0" w:type="auto"/>
          </w:tcPr>
          <w:p w14:paraId="22B28985" w14:textId="098B9F2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R4-2213532</w:t>
            </w:r>
          </w:p>
        </w:tc>
        <w:tc>
          <w:tcPr>
            <w:tcW w:w="0" w:type="auto"/>
          </w:tcPr>
          <w:p w14:paraId="3652678B" w14:textId="4C65BCD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measurement period with reduced latency</w:t>
            </w:r>
          </w:p>
        </w:tc>
        <w:tc>
          <w:tcPr>
            <w:tcW w:w="0" w:type="auto"/>
          </w:tcPr>
          <w:p w14:paraId="125B0A21" w14:textId="760B435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9A0442B" w14:textId="2924929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463F798" w14:textId="7B18871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2537</w:t>
            </w:r>
          </w:p>
        </w:tc>
        <w:tc>
          <w:tcPr>
            <w:tcW w:w="0" w:type="auto"/>
          </w:tcPr>
          <w:p w14:paraId="2A1E511F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81AD000" w14:textId="77036E3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7AA839D" w14:textId="59A7634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388024B" w14:textId="0598A96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0" w:type="auto"/>
          </w:tcPr>
          <w:p w14:paraId="63CCAC12" w14:textId="4CA6E17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115939" w14:paraId="7B522A93" w14:textId="77777777" w:rsidTr="00115939">
        <w:tc>
          <w:tcPr>
            <w:tcW w:w="0" w:type="auto"/>
          </w:tcPr>
          <w:p w14:paraId="0A1FAF28" w14:textId="1A383A9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R4-2213533</w:t>
            </w:r>
          </w:p>
        </w:tc>
        <w:tc>
          <w:tcPr>
            <w:tcW w:w="0" w:type="auto"/>
          </w:tcPr>
          <w:p w14:paraId="7C8F406F" w14:textId="7A2C3B0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of measurement requirements with POS MG</w:t>
            </w:r>
          </w:p>
        </w:tc>
        <w:tc>
          <w:tcPr>
            <w:tcW w:w="0" w:type="auto"/>
          </w:tcPr>
          <w:p w14:paraId="1EA7D74A" w14:textId="0DE1274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7FAFA31" w14:textId="11AD91D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25CE824" w14:textId="4ABF8E1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2538</w:t>
            </w:r>
          </w:p>
        </w:tc>
        <w:tc>
          <w:tcPr>
            <w:tcW w:w="0" w:type="auto"/>
          </w:tcPr>
          <w:p w14:paraId="21428BB7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0F6AEC5" w14:textId="31B9C9D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29B7363" w14:textId="3F800DC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0A6832C" w14:textId="2E9D3D4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0" w:type="auto"/>
          </w:tcPr>
          <w:p w14:paraId="0F02D92C" w14:textId="61445FD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7162660E" w14:textId="77777777" w:rsidTr="00115939">
        <w:tc>
          <w:tcPr>
            <w:tcW w:w="0" w:type="auto"/>
          </w:tcPr>
          <w:p w14:paraId="771961F1" w14:textId="66F2102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R4-2214637</w:t>
            </w:r>
          </w:p>
        </w:tc>
        <w:tc>
          <w:tcPr>
            <w:tcW w:w="0" w:type="auto"/>
          </w:tcPr>
          <w:p w14:paraId="23CF62D9" w14:textId="6F61DBA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of measurement requirements with POS MG</w:t>
            </w:r>
          </w:p>
        </w:tc>
        <w:tc>
          <w:tcPr>
            <w:tcW w:w="0" w:type="auto"/>
          </w:tcPr>
          <w:p w14:paraId="660FE1E4" w14:textId="1834F78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A59D77A" w14:textId="4307D55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3AC0929" w14:textId="1E8F933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2538</w:t>
            </w:r>
          </w:p>
        </w:tc>
        <w:tc>
          <w:tcPr>
            <w:tcW w:w="0" w:type="auto"/>
          </w:tcPr>
          <w:p w14:paraId="69E83951" w14:textId="05106CF2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CEBC6F3" w14:textId="623034F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C3C08AE" w14:textId="6E6CB24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625E217" w14:textId="5B006A1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0" w:type="auto"/>
          </w:tcPr>
          <w:p w14:paraId="665F4EE4" w14:textId="39F2F0F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F5F9CCD" w14:textId="77777777" w:rsidTr="00115939">
        <w:tc>
          <w:tcPr>
            <w:tcW w:w="0" w:type="auto"/>
          </w:tcPr>
          <w:p w14:paraId="4F6D59F2" w14:textId="720F410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R4-2213535</w:t>
            </w:r>
          </w:p>
        </w:tc>
        <w:tc>
          <w:tcPr>
            <w:tcW w:w="0" w:type="auto"/>
          </w:tcPr>
          <w:p w14:paraId="3120680A" w14:textId="4E3DD01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measurement requirements in INACTIVE</w:t>
            </w:r>
          </w:p>
        </w:tc>
        <w:tc>
          <w:tcPr>
            <w:tcW w:w="0" w:type="auto"/>
          </w:tcPr>
          <w:p w14:paraId="43441A47" w14:textId="34646DE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6B0FD0C" w14:textId="0BD8FA3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EE8745F" w14:textId="1E037B1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2539</w:t>
            </w:r>
          </w:p>
        </w:tc>
        <w:tc>
          <w:tcPr>
            <w:tcW w:w="0" w:type="auto"/>
          </w:tcPr>
          <w:p w14:paraId="66C5577F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BBA8E0F" w14:textId="06956E1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EE8B701" w14:textId="2DADD25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0C18E3C" w14:textId="006BD10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0" w:type="auto"/>
          </w:tcPr>
          <w:p w14:paraId="5C7A6ACA" w14:textId="433E45C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067C6222" w14:textId="77777777" w:rsidTr="00115939">
        <w:tc>
          <w:tcPr>
            <w:tcW w:w="0" w:type="auto"/>
          </w:tcPr>
          <w:p w14:paraId="5C26B93F" w14:textId="6CCD580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R4-2214638</w:t>
            </w:r>
          </w:p>
        </w:tc>
        <w:tc>
          <w:tcPr>
            <w:tcW w:w="0" w:type="auto"/>
          </w:tcPr>
          <w:p w14:paraId="549D8B1D" w14:textId="1CB75F7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measurement requirements in INACTIVE</w:t>
            </w:r>
          </w:p>
        </w:tc>
        <w:tc>
          <w:tcPr>
            <w:tcW w:w="0" w:type="auto"/>
          </w:tcPr>
          <w:p w14:paraId="3AEEC096" w14:textId="41D6E89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45F074A" w14:textId="6CA5F32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CA7A90D" w14:textId="356EC4A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2539</w:t>
            </w:r>
          </w:p>
        </w:tc>
        <w:tc>
          <w:tcPr>
            <w:tcW w:w="0" w:type="auto"/>
          </w:tcPr>
          <w:p w14:paraId="470D4BA3" w14:textId="757B73F6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41B860D" w14:textId="1C1CAC2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EF298C3" w14:textId="130499A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BDB23DF" w14:textId="3287547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0" w:type="auto"/>
          </w:tcPr>
          <w:p w14:paraId="70FBC9DF" w14:textId="0CC026E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0D985F3" w14:textId="77777777" w:rsidTr="00115939">
        <w:tc>
          <w:tcPr>
            <w:tcW w:w="0" w:type="auto"/>
          </w:tcPr>
          <w:p w14:paraId="0229758F" w14:textId="63F49C8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R4-2213537</w:t>
            </w:r>
          </w:p>
        </w:tc>
        <w:tc>
          <w:tcPr>
            <w:tcW w:w="0" w:type="auto"/>
          </w:tcPr>
          <w:p w14:paraId="0B8FA32E" w14:textId="3A2604E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for PRS measurement outside MG</w:t>
            </w:r>
          </w:p>
        </w:tc>
        <w:tc>
          <w:tcPr>
            <w:tcW w:w="0" w:type="auto"/>
          </w:tcPr>
          <w:p w14:paraId="2073BFFB" w14:textId="5F977A5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398C75C" w14:textId="513D6D0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724CE14" w14:textId="3C8D082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2540</w:t>
            </w:r>
          </w:p>
        </w:tc>
        <w:tc>
          <w:tcPr>
            <w:tcW w:w="0" w:type="auto"/>
          </w:tcPr>
          <w:p w14:paraId="0A02B990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5956E7B" w14:textId="097D984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0BC1BC1" w14:textId="3246CD4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B81A85B" w14:textId="613E0A9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0" w:type="auto"/>
          </w:tcPr>
          <w:p w14:paraId="3824A4F8" w14:textId="2428142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115939" w14:paraId="1FDE9E9A" w14:textId="77777777" w:rsidTr="00115939">
        <w:tc>
          <w:tcPr>
            <w:tcW w:w="0" w:type="auto"/>
          </w:tcPr>
          <w:p w14:paraId="7B8260B9" w14:textId="3A772F7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R4-2213538</w:t>
            </w:r>
          </w:p>
        </w:tc>
        <w:tc>
          <w:tcPr>
            <w:tcW w:w="0" w:type="auto"/>
          </w:tcPr>
          <w:p w14:paraId="53C5912B" w14:textId="0963F66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period for PRS measurement outside MG</w:t>
            </w:r>
          </w:p>
        </w:tc>
        <w:tc>
          <w:tcPr>
            <w:tcW w:w="0" w:type="auto"/>
          </w:tcPr>
          <w:p w14:paraId="5D5EF11E" w14:textId="5AF11DB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E54E537" w14:textId="6F0DF42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9EA363D" w14:textId="055D8ED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2541</w:t>
            </w:r>
          </w:p>
        </w:tc>
        <w:tc>
          <w:tcPr>
            <w:tcW w:w="0" w:type="auto"/>
          </w:tcPr>
          <w:p w14:paraId="692F9208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1022EDF" w14:textId="713D609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BCD056B" w14:textId="5AB03BB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3559CA1" w14:textId="35EF4C1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0" w:type="auto"/>
          </w:tcPr>
          <w:p w14:paraId="3666C69F" w14:textId="3848120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115939" w14:paraId="6EDD10BA" w14:textId="77777777" w:rsidTr="00115939">
        <w:tc>
          <w:tcPr>
            <w:tcW w:w="0" w:type="auto"/>
          </w:tcPr>
          <w:p w14:paraId="261F3081" w14:textId="31D7A4A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R4-2213539</w:t>
            </w:r>
          </w:p>
        </w:tc>
        <w:tc>
          <w:tcPr>
            <w:tcW w:w="0" w:type="auto"/>
          </w:tcPr>
          <w:p w14:paraId="15947BB7" w14:textId="38D5A3D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starting point of meausurement period for scheduled location</w:t>
            </w:r>
          </w:p>
        </w:tc>
        <w:tc>
          <w:tcPr>
            <w:tcW w:w="0" w:type="auto"/>
          </w:tcPr>
          <w:p w14:paraId="7C5ACD74" w14:textId="76FA656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288E143" w14:textId="7F10665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836A694" w14:textId="3333470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2542</w:t>
            </w:r>
          </w:p>
        </w:tc>
        <w:tc>
          <w:tcPr>
            <w:tcW w:w="0" w:type="auto"/>
          </w:tcPr>
          <w:p w14:paraId="03A12A13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8D7D81E" w14:textId="5138207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B8AE018" w14:textId="7142886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9C3F9D2" w14:textId="2077344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0" w:type="auto"/>
          </w:tcPr>
          <w:p w14:paraId="7E53C5ED" w14:textId="181D5A7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5150B2C8" w14:textId="77777777" w:rsidTr="00115939">
        <w:tc>
          <w:tcPr>
            <w:tcW w:w="0" w:type="auto"/>
          </w:tcPr>
          <w:p w14:paraId="72DECF9A" w14:textId="1FE7735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R4-2214639</w:t>
            </w:r>
          </w:p>
        </w:tc>
        <w:tc>
          <w:tcPr>
            <w:tcW w:w="0" w:type="auto"/>
          </w:tcPr>
          <w:p w14:paraId="68CF3816" w14:textId="0D41359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starting point of meausurement period for scheduled location</w:t>
            </w:r>
          </w:p>
        </w:tc>
        <w:tc>
          <w:tcPr>
            <w:tcW w:w="0" w:type="auto"/>
          </w:tcPr>
          <w:p w14:paraId="70A7889E" w14:textId="19B198E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631136D" w14:textId="4D44A95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3C32A85" w14:textId="5E21685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2542</w:t>
            </w:r>
          </w:p>
        </w:tc>
        <w:tc>
          <w:tcPr>
            <w:tcW w:w="0" w:type="auto"/>
          </w:tcPr>
          <w:p w14:paraId="7142F5B3" w14:textId="42AD97FE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0D8B583" w14:textId="18ACCDC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4B82235" w14:textId="38602C3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70506E6" w14:textId="5C8CB4F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0" w:type="auto"/>
          </w:tcPr>
          <w:p w14:paraId="06E66F83" w14:textId="1D0714B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115939" w14:paraId="6F258E60" w14:textId="77777777" w:rsidTr="00115939">
        <w:tc>
          <w:tcPr>
            <w:tcW w:w="0" w:type="auto"/>
          </w:tcPr>
          <w:p w14:paraId="43D376B5" w14:textId="0ED3F1D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R4-2213553</w:t>
            </w:r>
          </w:p>
        </w:tc>
        <w:tc>
          <w:tcPr>
            <w:tcW w:w="0" w:type="auto"/>
          </w:tcPr>
          <w:p w14:paraId="227DC803" w14:textId="73F072A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for UE Rx-Tx measurement for PDC</w:t>
            </w:r>
          </w:p>
        </w:tc>
        <w:tc>
          <w:tcPr>
            <w:tcW w:w="0" w:type="auto"/>
          </w:tcPr>
          <w:p w14:paraId="4E6ECECA" w14:textId="6A6A81E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C0001F7" w14:textId="1307294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7580764" w14:textId="14C6796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2543</w:t>
            </w:r>
          </w:p>
        </w:tc>
        <w:tc>
          <w:tcPr>
            <w:tcW w:w="0" w:type="auto"/>
          </w:tcPr>
          <w:p w14:paraId="07207D0B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469D043" w14:textId="1D2B651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A6755D5" w14:textId="24D2F27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954AEC3" w14:textId="4BAB718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NR_IIOT_URLLC_enh-Core</w:t>
            </w:r>
          </w:p>
        </w:tc>
        <w:tc>
          <w:tcPr>
            <w:tcW w:w="0" w:type="auto"/>
          </w:tcPr>
          <w:p w14:paraId="60C13545" w14:textId="0B30174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51C635E0" w14:textId="77777777" w:rsidTr="00115939">
        <w:tc>
          <w:tcPr>
            <w:tcW w:w="0" w:type="auto"/>
          </w:tcPr>
          <w:p w14:paraId="4C566911" w14:textId="3C0DAC4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R4-2214524</w:t>
            </w:r>
          </w:p>
        </w:tc>
        <w:tc>
          <w:tcPr>
            <w:tcW w:w="0" w:type="auto"/>
          </w:tcPr>
          <w:p w14:paraId="2A09A11F" w14:textId="73976B8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for UE Rx-Tx measurement for PDC</w:t>
            </w:r>
          </w:p>
        </w:tc>
        <w:tc>
          <w:tcPr>
            <w:tcW w:w="0" w:type="auto"/>
          </w:tcPr>
          <w:p w14:paraId="4E76E3F9" w14:textId="1304C8F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214ACC3" w14:textId="399DE10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E347E7F" w14:textId="78CE9FB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2543</w:t>
            </w:r>
          </w:p>
        </w:tc>
        <w:tc>
          <w:tcPr>
            <w:tcW w:w="0" w:type="auto"/>
          </w:tcPr>
          <w:p w14:paraId="2EE596D2" w14:textId="29D1DE9D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8D7B11C" w14:textId="7355EA4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5B24933" w14:textId="4208827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3AF150C" w14:textId="5B81508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NR_IIOT_URLLC_enh-Core</w:t>
            </w:r>
          </w:p>
        </w:tc>
        <w:tc>
          <w:tcPr>
            <w:tcW w:w="0" w:type="auto"/>
          </w:tcPr>
          <w:p w14:paraId="4EC7604C" w14:textId="0AFAB08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3F20A70F" w14:textId="77777777" w:rsidTr="00115939">
        <w:tc>
          <w:tcPr>
            <w:tcW w:w="0" w:type="auto"/>
          </w:tcPr>
          <w:p w14:paraId="5C3B404C" w14:textId="62B5BB1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R4-2213559</w:t>
            </w:r>
          </w:p>
        </w:tc>
        <w:tc>
          <w:tcPr>
            <w:tcW w:w="0" w:type="auto"/>
          </w:tcPr>
          <w:p w14:paraId="681E7E45" w14:textId="70D68C7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SDT RRM requirements</w:t>
            </w:r>
          </w:p>
        </w:tc>
        <w:tc>
          <w:tcPr>
            <w:tcW w:w="0" w:type="auto"/>
          </w:tcPr>
          <w:p w14:paraId="74DF1506" w14:textId="71D76C6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D367FF7" w14:textId="7067584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ED7F914" w14:textId="47B19A8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2544</w:t>
            </w:r>
          </w:p>
        </w:tc>
        <w:tc>
          <w:tcPr>
            <w:tcW w:w="0" w:type="auto"/>
          </w:tcPr>
          <w:p w14:paraId="5E7B3FA4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9456C71" w14:textId="038293C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75DFA2D" w14:textId="436AEAA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B5362FF" w14:textId="77B870C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NR_SmallData_INACTIVE-Core</w:t>
            </w:r>
          </w:p>
        </w:tc>
        <w:tc>
          <w:tcPr>
            <w:tcW w:w="0" w:type="auto"/>
          </w:tcPr>
          <w:p w14:paraId="39099186" w14:textId="79CAEB3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0D6E9110" w14:textId="77777777" w:rsidTr="00115939">
        <w:tc>
          <w:tcPr>
            <w:tcW w:w="0" w:type="auto"/>
          </w:tcPr>
          <w:p w14:paraId="2781CB6B" w14:textId="65BFD9D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R4-2214525</w:t>
            </w:r>
          </w:p>
        </w:tc>
        <w:tc>
          <w:tcPr>
            <w:tcW w:w="0" w:type="auto"/>
          </w:tcPr>
          <w:p w14:paraId="39658025" w14:textId="0C1514C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SDT RRM requirements</w:t>
            </w:r>
          </w:p>
        </w:tc>
        <w:tc>
          <w:tcPr>
            <w:tcW w:w="0" w:type="auto"/>
          </w:tcPr>
          <w:p w14:paraId="05F1CEBB" w14:textId="1FCBD47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89493C2" w14:textId="69A1AFF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6F53950" w14:textId="7AE88A6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2544</w:t>
            </w:r>
          </w:p>
        </w:tc>
        <w:tc>
          <w:tcPr>
            <w:tcW w:w="0" w:type="auto"/>
          </w:tcPr>
          <w:p w14:paraId="68A4A8F9" w14:textId="46131618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FF33C6A" w14:textId="65436DD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1616DD4" w14:textId="66DA744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1BEFDCA" w14:textId="65AB9C1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NR_SmallData_INACTIVE-Core</w:t>
            </w:r>
          </w:p>
        </w:tc>
        <w:tc>
          <w:tcPr>
            <w:tcW w:w="0" w:type="auto"/>
          </w:tcPr>
          <w:p w14:paraId="671AE275" w14:textId="038FDF1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D458210" w14:textId="77777777" w:rsidTr="00115939">
        <w:tc>
          <w:tcPr>
            <w:tcW w:w="0" w:type="auto"/>
          </w:tcPr>
          <w:p w14:paraId="2C051F72" w14:textId="4E9B8E8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R4-2213576</w:t>
            </w:r>
          </w:p>
        </w:tc>
        <w:tc>
          <w:tcPr>
            <w:tcW w:w="0" w:type="auto"/>
          </w:tcPr>
          <w:p w14:paraId="5B94139B" w14:textId="40B8C94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applicability of RLM measurement relaxation</w:t>
            </w:r>
          </w:p>
        </w:tc>
        <w:tc>
          <w:tcPr>
            <w:tcW w:w="0" w:type="auto"/>
          </w:tcPr>
          <w:p w14:paraId="5AC10E2E" w14:textId="0C0DC37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Qualcomm Incorporated</w:t>
            </w:r>
          </w:p>
        </w:tc>
        <w:tc>
          <w:tcPr>
            <w:tcW w:w="0" w:type="auto"/>
          </w:tcPr>
          <w:p w14:paraId="3B49D1A1" w14:textId="07117C7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9FBDBF1" w14:textId="44DF88F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2545</w:t>
            </w:r>
          </w:p>
        </w:tc>
        <w:tc>
          <w:tcPr>
            <w:tcW w:w="0" w:type="auto"/>
          </w:tcPr>
          <w:p w14:paraId="6E3166D8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8435271" w14:textId="4E97238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9BEC17F" w14:textId="173A04A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611F623" w14:textId="27D126A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0" w:type="auto"/>
          </w:tcPr>
          <w:p w14:paraId="6A1C5DC0" w14:textId="1DC4A00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7043FC60" w14:textId="77777777" w:rsidTr="00115939">
        <w:tc>
          <w:tcPr>
            <w:tcW w:w="0" w:type="auto"/>
          </w:tcPr>
          <w:p w14:paraId="16D9D7B1" w14:textId="7B35D03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R4-2214640</w:t>
            </w:r>
          </w:p>
        </w:tc>
        <w:tc>
          <w:tcPr>
            <w:tcW w:w="0" w:type="auto"/>
          </w:tcPr>
          <w:p w14:paraId="3E345C58" w14:textId="5A81594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applicability of RLM measurement relaxation</w:t>
            </w:r>
          </w:p>
        </w:tc>
        <w:tc>
          <w:tcPr>
            <w:tcW w:w="0" w:type="auto"/>
          </w:tcPr>
          <w:p w14:paraId="79C77AE6" w14:textId="2F4B7C9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Qualcomm Incorporated</w:t>
            </w:r>
          </w:p>
        </w:tc>
        <w:tc>
          <w:tcPr>
            <w:tcW w:w="0" w:type="auto"/>
          </w:tcPr>
          <w:p w14:paraId="74C2CF13" w14:textId="7DF6BD3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08F001D" w14:textId="7DC5A81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2545</w:t>
            </w:r>
          </w:p>
        </w:tc>
        <w:tc>
          <w:tcPr>
            <w:tcW w:w="0" w:type="auto"/>
          </w:tcPr>
          <w:p w14:paraId="39044E40" w14:textId="22CE74B7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53AAE82" w14:textId="65605BC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745B972" w14:textId="3CADF68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8E82CF1" w14:textId="78D8527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0" w:type="auto"/>
          </w:tcPr>
          <w:p w14:paraId="7E111448" w14:textId="1DE097D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9AFFB38" w14:textId="77777777" w:rsidTr="00115939">
        <w:tc>
          <w:tcPr>
            <w:tcW w:w="0" w:type="auto"/>
          </w:tcPr>
          <w:p w14:paraId="32FA885D" w14:textId="4F456A1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R4-2213656</w:t>
            </w:r>
          </w:p>
        </w:tc>
        <w:tc>
          <w:tcPr>
            <w:tcW w:w="0" w:type="auto"/>
          </w:tcPr>
          <w:p w14:paraId="504E2350" w14:textId="35049B0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RedCap maintenance in TS 38.133</w:t>
            </w:r>
          </w:p>
        </w:tc>
        <w:tc>
          <w:tcPr>
            <w:tcW w:w="0" w:type="auto"/>
          </w:tcPr>
          <w:p w14:paraId="60AD917F" w14:textId="0CBD044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DB3A261" w14:textId="4A593D3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F695CFF" w14:textId="5C8DDCF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2546</w:t>
            </w:r>
          </w:p>
        </w:tc>
        <w:tc>
          <w:tcPr>
            <w:tcW w:w="0" w:type="auto"/>
          </w:tcPr>
          <w:p w14:paraId="382182EC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8A85AF1" w14:textId="4961D65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DB5CD21" w14:textId="49691B8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28B554F" w14:textId="6050F16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6654AE4F" w14:textId="1C4A494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1B27C19E" w14:textId="77777777" w:rsidTr="00115939">
        <w:tc>
          <w:tcPr>
            <w:tcW w:w="0" w:type="auto"/>
          </w:tcPr>
          <w:p w14:paraId="592793D2" w14:textId="5F3B94E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R4-2214642</w:t>
            </w:r>
          </w:p>
        </w:tc>
        <w:tc>
          <w:tcPr>
            <w:tcW w:w="0" w:type="auto"/>
          </w:tcPr>
          <w:p w14:paraId="5E5EB408" w14:textId="0BCB445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RedCap maintenance in TS 38.133</w:t>
            </w:r>
          </w:p>
        </w:tc>
        <w:tc>
          <w:tcPr>
            <w:tcW w:w="0" w:type="auto"/>
          </w:tcPr>
          <w:p w14:paraId="722D8174" w14:textId="1009BE3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6CC2438" w14:textId="60D1DF3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0965387" w14:textId="6E6D78D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2546</w:t>
            </w:r>
          </w:p>
        </w:tc>
        <w:tc>
          <w:tcPr>
            <w:tcW w:w="0" w:type="auto"/>
          </w:tcPr>
          <w:p w14:paraId="520F646B" w14:textId="78C239A7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38C38CF" w14:textId="4E2AC29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56C322B" w14:textId="5978E01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2CD74B6" w14:textId="0D3ACBF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5F0342D5" w14:textId="23B0BB1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0E70DDE1" w14:textId="77777777" w:rsidTr="00115939">
        <w:tc>
          <w:tcPr>
            <w:tcW w:w="0" w:type="auto"/>
          </w:tcPr>
          <w:p w14:paraId="7EAD5D7F" w14:textId="1AFCC6A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R4-2213657</w:t>
            </w:r>
          </w:p>
        </w:tc>
        <w:tc>
          <w:tcPr>
            <w:tcW w:w="0" w:type="auto"/>
          </w:tcPr>
          <w:p w14:paraId="5BE8CB32" w14:textId="6E5DA23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reporting mapping for URLLC in TS 38.133</w:t>
            </w:r>
          </w:p>
        </w:tc>
        <w:tc>
          <w:tcPr>
            <w:tcW w:w="0" w:type="auto"/>
          </w:tcPr>
          <w:p w14:paraId="0CC812F6" w14:textId="1924976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28C1A04" w14:textId="2BD0530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3CF0391" w14:textId="720F32B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2547</w:t>
            </w:r>
          </w:p>
        </w:tc>
        <w:tc>
          <w:tcPr>
            <w:tcW w:w="0" w:type="auto"/>
          </w:tcPr>
          <w:p w14:paraId="37C88BBF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3A5EF76" w14:textId="4C19DFF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FE049E0" w14:textId="17B1CAD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A7EDF34" w14:textId="1ABF783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NR_IIOT_URLLC_enh-Core</w:t>
            </w:r>
          </w:p>
        </w:tc>
        <w:tc>
          <w:tcPr>
            <w:tcW w:w="0" w:type="auto"/>
          </w:tcPr>
          <w:p w14:paraId="0045BD03" w14:textId="3E73B53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DA118A5" w14:textId="77777777" w:rsidTr="00115939">
        <w:tc>
          <w:tcPr>
            <w:tcW w:w="0" w:type="auto"/>
          </w:tcPr>
          <w:p w14:paraId="03F48E5A" w14:textId="283B722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R4-2213749</w:t>
            </w:r>
          </w:p>
        </w:tc>
        <w:tc>
          <w:tcPr>
            <w:tcW w:w="0" w:type="auto"/>
          </w:tcPr>
          <w:p w14:paraId="5805B995" w14:textId="0B96C73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Formal CR to 38.133: Corrections on MUSIM gaps</w:t>
            </w:r>
          </w:p>
        </w:tc>
        <w:tc>
          <w:tcPr>
            <w:tcW w:w="0" w:type="auto"/>
          </w:tcPr>
          <w:p w14:paraId="6EAD6D61" w14:textId="32645CC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E4A23CB" w14:textId="4F48C83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D4BD878" w14:textId="3635B21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2548</w:t>
            </w:r>
          </w:p>
        </w:tc>
        <w:tc>
          <w:tcPr>
            <w:tcW w:w="0" w:type="auto"/>
          </w:tcPr>
          <w:p w14:paraId="71BC567F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14F3D59" w14:textId="44FEA4A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7F158DF" w14:textId="77FE80C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0EB3F2C" w14:textId="799EB59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LTE_NR_MUSIM</w:t>
            </w:r>
          </w:p>
        </w:tc>
        <w:tc>
          <w:tcPr>
            <w:tcW w:w="0" w:type="auto"/>
          </w:tcPr>
          <w:p w14:paraId="1BE364DC" w14:textId="58A972B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498B418D" w14:textId="77777777" w:rsidTr="00115939">
        <w:tc>
          <w:tcPr>
            <w:tcW w:w="0" w:type="auto"/>
          </w:tcPr>
          <w:p w14:paraId="23E469D5" w14:textId="7E5E899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R4-2213772</w:t>
            </w:r>
          </w:p>
        </w:tc>
        <w:tc>
          <w:tcPr>
            <w:tcW w:w="0" w:type="auto"/>
          </w:tcPr>
          <w:p w14:paraId="0CBCCCD9" w14:textId="0BD1A87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clarification on measurement period requirements in RRC_CONNECTED state</w:t>
            </w:r>
          </w:p>
        </w:tc>
        <w:tc>
          <w:tcPr>
            <w:tcW w:w="0" w:type="auto"/>
          </w:tcPr>
          <w:p w14:paraId="420B6AB6" w14:textId="0537EC9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4B09A5B4" w14:textId="4D7D1CA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C26BF36" w14:textId="53C0EF6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2549</w:t>
            </w:r>
          </w:p>
        </w:tc>
        <w:tc>
          <w:tcPr>
            <w:tcW w:w="0" w:type="auto"/>
          </w:tcPr>
          <w:p w14:paraId="058245C6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BB7785" w14:textId="2BAE5B1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FE52B2B" w14:textId="5AE8DB5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5B5E238" w14:textId="32347B7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0" w:type="auto"/>
          </w:tcPr>
          <w:p w14:paraId="3DB450C4" w14:textId="227167A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572A9E78" w14:textId="77777777" w:rsidTr="00115939">
        <w:tc>
          <w:tcPr>
            <w:tcW w:w="0" w:type="auto"/>
          </w:tcPr>
          <w:p w14:paraId="69A1305C" w14:textId="190E3C4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R4-2214644</w:t>
            </w:r>
          </w:p>
        </w:tc>
        <w:tc>
          <w:tcPr>
            <w:tcW w:w="0" w:type="auto"/>
          </w:tcPr>
          <w:p w14:paraId="67C91D86" w14:textId="522A819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clarification on measurement period requirements in RRC_CONNECTED state</w:t>
            </w:r>
          </w:p>
        </w:tc>
        <w:tc>
          <w:tcPr>
            <w:tcW w:w="0" w:type="auto"/>
          </w:tcPr>
          <w:p w14:paraId="297E914C" w14:textId="43B9B6D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7798CE7F" w14:textId="46A78F0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C36DFB0" w14:textId="2525BE6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2549</w:t>
            </w:r>
          </w:p>
        </w:tc>
        <w:tc>
          <w:tcPr>
            <w:tcW w:w="0" w:type="auto"/>
          </w:tcPr>
          <w:p w14:paraId="20303F07" w14:textId="34055EBD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5EEAC15" w14:textId="4D1047C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04C98D7" w14:textId="049EBCA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59049A4" w14:textId="58B8AD0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0" w:type="auto"/>
          </w:tcPr>
          <w:p w14:paraId="3B661B1B" w14:textId="3FD20B1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60A3289D" w14:textId="77777777" w:rsidTr="00115939">
        <w:tc>
          <w:tcPr>
            <w:tcW w:w="0" w:type="auto"/>
          </w:tcPr>
          <w:p w14:paraId="1D4BC6F8" w14:textId="6E59F39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R4-2213891</w:t>
            </w:r>
          </w:p>
        </w:tc>
        <w:tc>
          <w:tcPr>
            <w:tcW w:w="0" w:type="auto"/>
          </w:tcPr>
          <w:p w14:paraId="7F1CCBCA" w14:textId="0BE2B88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TS 38.133: Clarification of intrafrequency cell identification for FR2 HST </w:t>
            </w:r>
          </w:p>
        </w:tc>
        <w:tc>
          <w:tcPr>
            <w:tcW w:w="0" w:type="auto"/>
          </w:tcPr>
          <w:p w14:paraId="0EC31154" w14:textId="13CEEB3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C7C6A40" w14:textId="042174D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C0515ED" w14:textId="128C453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2550</w:t>
            </w:r>
          </w:p>
        </w:tc>
        <w:tc>
          <w:tcPr>
            <w:tcW w:w="0" w:type="auto"/>
          </w:tcPr>
          <w:p w14:paraId="6A272EE3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C3EBC2A" w14:textId="2A48BC3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DC58136" w14:textId="4368F39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CFAA219" w14:textId="2C5542B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0" w:type="auto"/>
          </w:tcPr>
          <w:p w14:paraId="66297CBC" w14:textId="5DEC568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115939" w14:paraId="7ECA0A86" w14:textId="77777777" w:rsidTr="00115939">
        <w:tc>
          <w:tcPr>
            <w:tcW w:w="0" w:type="auto"/>
          </w:tcPr>
          <w:p w14:paraId="732F0752" w14:textId="2802B2C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R4-2213892</w:t>
            </w:r>
          </w:p>
        </w:tc>
        <w:tc>
          <w:tcPr>
            <w:tcW w:w="0" w:type="auto"/>
          </w:tcPr>
          <w:p w14:paraId="6E38DBE2" w14:textId="0A90B4E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SSB-based L1-SINR measurements for FR2 NR HST</w:t>
            </w:r>
          </w:p>
        </w:tc>
        <w:tc>
          <w:tcPr>
            <w:tcW w:w="0" w:type="auto"/>
          </w:tcPr>
          <w:p w14:paraId="16585A20" w14:textId="6C783E5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6863C30" w14:textId="5BFC22D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6BFF0F9" w14:textId="72D245F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2551</w:t>
            </w:r>
          </w:p>
        </w:tc>
        <w:tc>
          <w:tcPr>
            <w:tcW w:w="0" w:type="auto"/>
          </w:tcPr>
          <w:p w14:paraId="3C8C841B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5B4DF30" w14:textId="07D3BC4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6E33D68" w14:textId="60E9A5B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6B79A1E" w14:textId="7E87156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0" w:type="auto"/>
          </w:tcPr>
          <w:p w14:paraId="0CA05ADA" w14:textId="1F4BF10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33777399" w14:textId="77777777" w:rsidTr="00115939">
        <w:tc>
          <w:tcPr>
            <w:tcW w:w="0" w:type="auto"/>
          </w:tcPr>
          <w:p w14:paraId="3AC8D0A9" w14:textId="089A7E2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R4-2214645</w:t>
            </w:r>
          </w:p>
        </w:tc>
        <w:tc>
          <w:tcPr>
            <w:tcW w:w="0" w:type="auto"/>
          </w:tcPr>
          <w:p w14:paraId="44F9C83F" w14:textId="29E6D2F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SSB-based L1-SINR measurements for FR2 NR HST</w:t>
            </w:r>
          </w:p>
        </w:tc>
        <w:tc>
          <w:tcPr>
            <w:tcW w:w="0" w:type="auto"/>
          </w:tcPr>
          <w:p w14:paraId="3D840575" w14:textId="1738596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CD23AEA" w14:textId="67CA67B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82ADB93" w14:textId="5AF979C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2551</w:t>
            </w:r>
          </w:p>
        </w:tc>
        <w:tc>
          <w:tcPr>
            <w:tcW w:w="0" w:type="auto"/>
          </w:tcPr>
          <w:p w14:paraId="1F369BED" w14:textId="2FC2684B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D08A0F4" w14:textId="5027CF4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F13598E" w14:textId="22479BF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45F56CE" w14:textId="3036AC3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0" w:type="auto"/>
          </w:tcPr>
          <w:p w14:paraId="1891FBD9" w14:textId="3C79AC3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115939" w14:paraId="4E7EEFFC" w14:textId="77777777" w:rsidTr="00115939">
        <w:tc>
          <w:tcPr>
            <w:tcW w:w="0" w:type="auto"/>
          </w:tcPr>
          <w:p w14:paraId="4E3A1E06" w14:textId="76C9800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R4-2213899</w:t>
            </w:r>
          </w:p>
        </w:tc>
        <w:tc>
          <w:tcPr>
            <w:tcW w:w="0" w:type="auto"/>
          </w:tcPr>
          <w:p w14:paraId="269E9BC1" w14:textId="2B421C9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Rel-17 fast scell activaiton requirements</w:t>
            </w:r>
          </w:p>
        </w:tc>
        <w:tc>
          <w:tcPr>
            <w:tcW w:w="0" w:type="auto"/>
          </w:tcPr>
          <w:p w14:paraId="2DCA1135" w14:textId="225054D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C02ECC8" w14:textId="7ED31FC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74275EB" w14:textId="0477228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2552</w:t>
            </w:r>
          </w:p>
        </w:tc>
        <w:tc>
          <w:tcPr>
            <w:tcW w:w="0" w:type="auto"/>
          </w:tcPr>
          <w:p w14:paraId="2BB29A3B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DD38573" w14:textId="6974A46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6B37993" w14:textId="3AD3096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E4BCC5A" w14:textId="4D1DCC4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0" w:type="auto"/>
          </w:tcPr>
          <w:p w14:paraId="5CEB6B44" w14:textId="0B31A6C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15939" w14:paraId="0929DE2A" w14:textId="77777777" w:rsidTr="00115939">
        <w:tc>
          <w:tcPr>
            <w:tcW w:w="0" w:type="auto"/>
          </w:tcPr>
          <w:p w14:paraId="2B8D7368" w14:textId="263C952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R4-2213901</w:t>
            </w:r>
          </w:p>
        </w:tc>
        <w:tc>
          <w:tcPr>
            <w:tcW w:w="0" w:type="auto"/>
          </w:tcPr>
          <w:p w14:paraId="6C912456" w14:textId="7D32ACD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Rel-17  SCG activation requirements</w:t>
            </w:r>
          </w:p>
        </w:tc>
        <w:tc>
          <w:tcPr>
            <w:tcW w:w="0" w:type="auto"/>
          </w:tcPr>
          <w:p w14:paraId="172BE2FE" w14:textId="1C1EA73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AFE58C" w14:textId="5F02292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C05D2F9" w14:textId="70F2534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2553</w:t>
            </w:r>
          </w:p>
        </w:tc>
        <w:tc>
          <w:tcPr>
            <w:tcW w:w="0" w:type="auto"/>
          </w:tcPr>
          <w:p w14:paraId="467B6D41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81B2571" w14:textId="1B72946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47816D4" w14:textId="15B40EC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E106E06" w14:textId="37A6EC1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0" w:type="auto"/>
          </w:tcPr>
          <w:p w14:paraId="3759C00F" w14:textId="19BAF58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48469466" w14:textId="77777777" w:rsidTr="00115939">
        <w:tc>
          <w:tcPr>
            <w:tcW w:w="0" w:type="auto"/>
          </w:tcPr>
          <w:p w14:paraId="4CD0A9C1" w14:textId="56B7EAA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R4-2214646</w:t>
            </w:r>
          </w:p>
        </w:tc>
        <w:tc>
          <w:tcPr>
            <w:tcW w:w="0" w:type="auto"/>
          </w:tcPr>
          <w:p w14:paraId="7C0D2089" w14:textId="68B16A6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Formal CR on Rel-17  SCG activation requirements</w:t>
            </w:r>
          </w:p>
        </w:tc>
        <w:tc>
          <w:tcPr>
            <w:tcW w:w="0" w:type="auto"/>
          </w:tcPr>
          <w:p w14:paraId="1EA6164B" w14:textId="794B963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B1EBB9" w14:textId="63CE503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8AD060E" w14:textId="7CE8034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2553</w:t>
            </w:r>
          </w:p>
        </w:tc>
        <w:tc>
          <w:tcPr>
            <w:tcW w:w="0" w:type="auto"/>
          </w:tcPr>
          <w:p w14:paraId="40CE0580" w14:textId="6BD1B412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AB5E51A" w14:textId="66F6004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F22FBF8" w14:textId="0674EF9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C295E05" w14:textId="4F1776B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0" w:type="auto"/>
          </w:tcPr>
          <w:p w14:paraId="4A08A249" w14:textId="52328A5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962AD13" w14:textId="77777777" w:rsidTr="00115939">
        <w:tc>
          <w:tcPr>
            <w:tcW w:w="0" w:type="auto"/>
          </w:tcPr>
          <w:p w14:paraId="08CCE1B6" w14:textId="3996918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R4-2213929</w:t>
            </w:r>
          </w:p>
        </w:tc>
        <w:tc>
          <w:tcPr>
            <w:tcW w:w="0" w:type="auto"/>
          </w:tcPr>
          <w:p w14:paraId="36FBAE6D" w14:textId="60591FB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Rel-17 fast scell activaiton requirements</w:t>
            </w:r>
          </w:p>
        </w:tc>
        <w:tc>
          <w:tcPr>
            <w:tcW w:w="0" w:type="auto"/>
          </w:tcPr>
          <w:p w14:paraId="705F64FC" w14:textId="562364A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6B20C23" w14:textId="26D885E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7886678" w14:textId="5B969E3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2554</w:t>
            </w:r>
          </w:p>
        </w:tc>
        <w:tc>
          <w:tcPr>
            <w:tcW w:w="0" w:type="auto"/>
          </w:tcPr>
          <w:p w14:paraId="56CFD592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E4122EB" w14:textId="3C40FBB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3E58C41" w14:textId="2404D9B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8426F42" w14:textId="6920491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0" w:type="auto"/>
          </w:tcPr>
          <w:p w14:paraId="67B3020D" w14:textId="16A0155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115939" w14:paraId="2EDD3FBC" w14:textId="77777777" w:rsidTr="00115939">
        <w:tc>
          <w:tcPr>
            <w:tcW w:w="0" w:type="auto"/>
          </w:tcPr>
          <w:p w14:paraId="65323C1B" w14:textId="78E2DE9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R4-2213931</w:t>
            </w:r>
          </w:p>
        </w:tc>
        <w:tc>
          <w:tcPr>
            <w:tcW w:w="0" w:type="auto"/>
          </w:tcPr>
          <w:p w14:paraId="5338CFC5" w14:textId="3281679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TRP Specific BFR requirements</w:t>
            </w:r>
          </w:p>
        </w:tc>
        <w:tc>
          <w:tcPr>
            <w:tcW w:w="0" w:type="auto"/>
          </w:tcPr>
          <w:p w14:paraId="45878AFD" w14:textId="29711DD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BEBDE41" w14:textId="7392D49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2BA555B" w14:textId="62F1842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2555</w:t>
            </w:r>
          </w:p>
        </w:tc>
        <w:tc>
          <w:tcPr>
            <w:tcW w:w="0" w:type="auto"/>
          </w:tcPr>
          <w:p w14:paraId="616953B5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0BD23D1" w14:textId="6666F4E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313D355" w14:textId="16CD1E2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A9F2583" w14:textId="560988E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0" w:type="auto"/>
          </w:tcPr>
          <w:p w14:paraId="466F174A" w14:textId="46D66A4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115939" w14:paraId="4B169457" w14:textId="77777777" w:rsidTr="00115939">
        <w:tc>
          <w:tcPr>
            <w:tcW w:w="0" w:type="auto"/>
          </w:tcPr>
          <w:p w14:paraId="239C46ED" w14:textId="3C459A8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R4-2213938</w:t>
            </w:r>
          </w:p>
        </w:tc>
        <w:tc>
          <w:tcPr>
            <w:tcW w:w="0" w:type="auto"/>
          </w:tcPr>
          <w:p w14:paraId="3D59C831" w14:textId="5547285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UL gaps for BPS</w:t>
            </w:r>
          </w:p>
        </w:tc>
        <w:tc>
          <w:tcPr>
            <w:tcW w:w="0" w:type="auto"/>
          </w:tcPr>
          <w:p w14:paraId="3861CE54" w14:textId="25E30A3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B352DC8" w14:textId="120AADF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22A0D26" w14:textId="3EC02D4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2556</w:t>
            </w:r>
          </w:p>
        </w:tc>
        <w:tc>
          <w:tcPr>
            <w:tcW w:w="0" w:type="auto"/>
          </w:tcPr>
          <w:p w14:paraId="02474D31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468F0E0" w14:textId="6D96BDA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8ED6AF6" w14:textId="4AF5E7D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72D48EE" w14:textId="56CAE90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0" w:type="auto"/>
          </w:tcPr>
          <w:p w14:paraId="7F53C0C0" w14:textId="415BBDC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115939" w14:paraId="133705B6" w14:textId="77777777" w:rsidTr="00115939">
        <w:tc>
          <w:tcPr>
            <w:tcW w:w="0" w:type="auto"/>
          </w:tcPr>
          <w:p w14:paraId="5D17B6F3" w14:textId="40E2C47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R4-2213940</w:t>
            </w:r>
          </w:p>
        </w:tc>
        <w:tc>
          <w:tcPr>
            <w:tcW w:w="0" w:type="auto"/>
          </w:tcPr>
          <w:p w14:paraId="71D26855" w14:textId="5697457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unified TCI state switching requirements</w:t>
            </w:r>
          </w:p>
        </w:tc>
        <w:tc>
          <w:tcPr>
            <w:tcW w:w="0" w:type="auto"/>
          </w:tcPr>
          <w:p w14:paraId="2FF97FD6" w14:textId="0451EB3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1AA116E" w14:textId="55B83FF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46B76E3" w14:textId="1879E08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2557</w:t>
            </w:r>
          </w:p>
        </w:tc>
        <w:tc>
          <w:tcPr>
            <w:tcW w:w="0" w:type="auto"/>
          </w:tcPr>
          <w:p w14:paraId="69BCB8B5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806D438" w14:textId="16A7B56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908215E" w14:textId="3AE6C46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7F4CF65" w14:textId="420A502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0" w:type="auto"/>
          </w:tcPr>
          <w:p w14:paraId="25C50AAB" w14:textId="20B2D29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3B05EA55" w14:textId="77777777" w:rsidTr="00115939">
        <w:tc>
          <w:tcPr>
            <w:tcW w:w="0" w:type="auto"/>
          </w:tcPr>
          <w:p w14:paraId="3484FBDD" w14:textId="6CFB8EF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R4-2214647</w:t>
            </w:r>
          </w:p>
        </w:tc>
        <w:tc>
          <w:tcPr>
            <w:tcW w:w="0" w:type="auto"/>
          </w:tcPr>
          <w:p w14:paraId="6CBF1B48" w14:textId="09A8ED5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unified TCI state switching requirements</w:t>
            </w:r>
          </w:p>
        </w:tc>
        <w:tc>
          <w:tcPr>
            <w:tcW w:w="0" w:type="auto"/>
          </w:tcPr>
          <w:p w14:paraId="7A869CBA" w14:textId="30A5878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9378A47" w14:textId="594E3CD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2C07F44" w14:textId="2980A6F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2557</w:t>
            </w:r>
          </w:p>
        </w:tc>
        <w:tc>
          <w:tcPr>
            <w:tcW w:w="0" w:type="auto"/>
          </w:tcPr>
          <w:p w14:paraId="2DDF1365" w14:textId="47917D83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1F7CC4E" w14:textId="3388DE2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A65A92B" w14:textId="24BEAC8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917D8D9" w14:textId="41EC5E6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0" w:type="auto"/>
          </w:tcPr>
          <w:p w14:paraId="12E6CAFC" w14:textId="23EF50B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3F7B056F" w14:textId="77777777" w:rsidTr="00115939">
        <w:tc>
          <w:tcPr>
            <w:tcW w:w="0" w:type="auto"/>
          </w:tcPr>
          <w:p w14:paraId="2FB809C1" w14:textId="6D8C428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R4-2213942</w:t>
            </w:r>
          </w:p>
        </w:tc>
        <w:tc>
          <w:tcPr>
            <w:tcW w:w="0" w:type="auto"/>
          </w:tcPr>
          <w:p w14:paraId="425B0269" w14:textId="38E0E84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on inter-cell beam management</w:t>
            </w:r>
          </w:p>
        </w:tc>
        <w:tc>
          <w:tcPr>
            <w:tcW w:w="0" w:type="auto"/>
          </w:tcPr>
          <w:p w14:paraId="3878530E" w14:textId="273C686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B1722EA" w14:textId="537D10A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1A35B40" w14:textId="7FF3BD9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2558</w:t>
            </w:r>
          </w:p>
        </w:tc>
        <w:tc>
          <w:tcPr>
            <w:tcW w:w="0" w:type="auto"/>
          </w:tcPr>
          <w:p w14:paraId="32F083FD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0043D4D" w14:textId="44BD202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DB09C3F" w14:textId="26881B6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B66FE99" w14:textId="4E908CC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0" w:type="auto"/>
          </w:tcPr>
          <w:p w14:paraId="0941E1AB" w14:textId="1A75448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687A6FB0" w14:textId="77777777" w:rsidTr="00115939">
        <w:tc>
          <w:tcPr>
            <w:tcW w:w="0" w:type="auto"/>
          </w:tcPr>
          <w:p w14:paraId="3205E217" w14:textId="3C1BA0B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R4-2214648</w:t>
            </w:r>
          </w:p>
        </w:tc>
        <w:tc>
          <w:tcPr>
            <w:tcW w:w="0" w:type="auto"/>
          </w:tcPr>
          <w:p w14:paraId="26BF5AA8" w14:textId="0AF11D9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on inter-cell beam management</w:t>
            </w:r>
          </w:p>
        </w:tc>
        <w:tc>
          <w:tcPr>
            <w:tcW w:w="0" w:type="auto"/>
          </w:tcPr>
          <w:p w14:paraId="1605B1C1" w14:textId="5F08070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38100F7" w14:textId="5202C96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70F0B5A" w14:textId="4FF6165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2558</w:t>
            </w:r>
          </w:p>
        </w:tc>
        <w:tc>
          <w:tcPr>
            <w:tcW w:w="0" w:type="auto"/>
          </w:tcPr>
          <w:p w14:paraId="57334CD7" w14:textId="2EC2F25A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617C971" w14:textId="07D820C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997DF20" w14:textId="096DD04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25797C2" w14:textId="54DBFBC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0" w:type="auto"/>
          </w:tcPr>
          <w:p w14:paraId="4565ABBE" w14:textId="1657B04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2B85BF1D" w14:textId="77777777" w:rsidTr="00115939">
        <w:tc>
          <w:tcPr>
            <w:tcW w:w="0" w:type="auto"/>
          </w:tcPr>
          <w:p w14:paraId="2BD1FFD4" w14:textId="4501796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R4-2213945</w:t>
            </w:r>
          </w:p>
        </w:tc>
        <w:tc>
          <w:tcPr>
            <w:tcW w:w="0" w:type="auto"/>
          </w:tcPr>
          <w:p w14:paraId="3250345E" w14:textId="649C25C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corrections for TRP specific BFR</w:t>
            </w:r>
          </w:p>
        </w:tc>
        <w:tc>
          <w:tcPr>
            <w:tcW w:w="0" w:type="auto"/>
          </w:tcPr>
          <w:p w14:paraId="49F5D782" w14:textId="55626C0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7597C80" w14:textId="3BD74AD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F0A3861" w14:textId="4D5F157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2559</w:t>
            </w:r>
          </w:p>
        </w:tc>
        <w:tc>
          <w:tcPr>
            <w:tcW w:w="0" w:type="auto"/>
          </w:tcPr>
          <w:p w14:paraId="0621C113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7F8B597" w14:textId="53C642C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B5B4AD4" w14:textId="77FCA50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8529335" w14:textId="325319F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0" w:type="auto"/>
          </w:tcPr>
          <w:p w14:paraId="12E6638C" w14:textId="3917E34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62D2E95" w14:textId="77777777" w:rsidTr="00115939">
        <w:tc>
          <w:tcPr>
            <w:tcW w:w="0" w:type="auto"/>
          </w:tcPr>
          <w:p w14:paraId="5CBCCBBA" w14:textId="5E60BB3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R4-2213949</w:t>
            </w:r>
          </w:p>
        </w:tc>
        <w:tc>
          <w:tcPr>
            <w:tcW w:w="0" w:type="auto"/>
          </w:tcPr>
          <w:p w14:paraId="51E0952E" w14:textId="3FFAB91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fine timing for HO with PSCell when PSCell is on CCA in NR SA to EN-DC scenario</w:t>
            </w:r>
          </w:p>
        </w:tc>
        <w:tc>
          <w:tcPr>
            <w:tcW w:w="0" w:type="auto"/>
          </w:tcPr>
          <w:p w14:paraId="2FC7F428" w14:textId="109C9E1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4EE7255" w14:textId="6369012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AA4EB83" w14:textId="4E5D8B6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2560</w:t>
            </w:r>
          </w:p>
        </w:tc>
        <w:tc>
          <w:tcPr>
            <w:tcW w:w="0" w:type="auto"/>
          </w:tcPr>
          <w:p w14:paraId="53EBE91D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C5AE64A" w14:textId="75BAF47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64155CF" w14:textId="2042777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385D77D" w14:textId="30ECF2A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0" w:type="auto"/>
          </w:tcPr>
          <w:p w14:paraId="70A8C8D3" w14:textId="0D25F14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72AAE8AB" w14:textId="77777777" w:rsidTr="00115939">
        <w:tc>
          <w:tcPr>
            <w:tcW w:w="0" w:type="auto"/>
          </w:tcPr>
          <w:p w14:paraId="7D2DF71C" w14:textId="21ACDAD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R4-2214527</w:t>
            </w:r>
          </w:p>
        </w:tc>
        <w:tc>
          <w:tcPr>
            <w:tcW w:w="0" w:type="auto"/>
          </w:tcPr>
          <w:p w14:paraId="676DEB93" w14:textId="7F54212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fine timing for HO with PSCell when PSCell is on CCA in NR SA to EN-DC scenario</w:t>
            </w:r>
          </w:p>
        </w:tc>
        <w:tc>
          <w:tcPr>
            <w:tcW w:w="0" w:type="auto"/>
          </w:tcPr>
          <w:p w14:paraId="7EF350B9" w14:textId="5989A89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76CBFBE" w14:textId="1115A2C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204C3A7" w14:textId="061200F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2560</w:t>
            </w:r>
          </w:p>
        </w:tc>
        <w:tc>
          <w:tcPr>
            <w:tcW w:w="0" w:type="auto"/>
          </w:tcPr>
          <w:p w14:paraId="0BD2992A" w14:textId="7BBC9DD5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94A9C48" w14:textId="0DFFEFD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E5A2D38" w14:textId="2EA1B1F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4859B57" w14:textId="0C3487C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0" w:type="auto"/>
          </w:tcPr>
          <w:p w14:paraId="24A54092" w14:textId="5648ADB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0880109E" w14:textId="77777777" w:rsidTr="00115939">
        <w:tc>
          <w:tcPr>
            <w:tcW w:w="0" w:type="auto"/>
          </w:tcPr>
          <w:p w14:paraId="55531780" w14:textId="340A44A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R4-2213951</w:t>
            </w:r>
          </w:p>
        </w:tc>
        <w:tc>
          <w:tcPr>
            <w:tcW w:w="0" w:type="auto"/>
          </w:tcPr>
          <w:p w14:paraId="6FB964FC" w14:textId="08F8B0E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on SCell activation/deactivation with PUCCH</w:t>
            </w:r>
          </w:p>
        </w:tc>
        <w:tc>
          <w:tcPr>
            <w:tcW w:w="0" w:type="auto"/>
          </w:tcPr>
          <w:p w14:paraId="36640F6F" w14:textId="47A77FE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7B0E0C7" w14:textId="7FE1E58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7AC08C3" w14:textId="182E6EF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2561</w:t>
            </w:r>
          </w:p>
        </w:tc>
        <w:tc>
          <w:tcPr>
            <w:tcW w:w="0" w:type="auto"/>
          </w:tcPr>
          <w:p w14:paraId="3DD8EBD8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5DC907D" w14:textId="4864B3C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99FEF24" w14:textId="5A50D6C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7A608DA" w14:textId="6A4C0D5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0" w:type="auto"/>
          </w:tcPr>
          <w:p w14:paraId="47AE65B1" w14:textId="02A9CC2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115939" w14:paraId="1CCD4E46" w14:textId="77777777" w:rsidTr="00115939">
        <w:tc>
          <w:tcPr>
            <w:tcW w:w="0" w:type="auto"/>
          </w:tcPr>
          <w:p w14:paraId="063804A7" w14:textId="0B409E5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R4-2214054</w:t>
            </w:r>
          </w:p>
        </w:tc>
        <w:tc>
          <w:tcPr>
            <w:tcW w:w="0" w:type="auto"/>
          </w:tcPr>
          <w:p w14:paraId="2E173723" w14:textId="4907FB7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Relevant gap terminologies for different scenarios in TS 38.133</w:t>
            </w:r>
          </w:p>
        </w:tc>
        <w:tc>
          <w:tcPr>
            <w:tcW w:w="0" w:type="auto"/>
          </w:tcPr>
          <w:p w14:paraId="4BAB0398" w14:textId="524738C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AB5BBCD" w14:textId="115B2D9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8F2A2A8" w14:textId="71F11C9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2562</w:t>
            </w:r>
          </w:p>
        </w:tc>
        <w:tc>
          <w:tcPr>
            <w:tcW w:w="0" w:type="auto"/>
          </w:tcPr>
          <w:p w14:paraId="7F56D22E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0CA3608" w14:textId="49E3078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887AC8C" w14:textId="25A3A55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7F32FF4" w14:textId="120A233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0" w:type="auto"/>
          </w:tcPr>
          <w:p w14:paraId="47838D37" w14:textId="29F6BCF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689197F5" w14:textId="77777777" w:rsidTr="00115939">
        <w:tc>
          <w:tcPr>
            <w:tcW w:w="0" w:type="auto"/>
          </w:tcPr>
          <w:p w14:paraId="50868E16" w14:textId="347F7AC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R4-2215107</w:t>
            </w:r>
          </w:p>
        </w:tc>
        <w:tc>
          <w:tcPr>
            <w:tcW w:w="0" w:type="auto"/>
          </w:tcPr>
          <w:p w14:paraId="5505CEC9" w14:textId="1995156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Relevant gap terminologies for different scenarios in TS 38.133</w:t>
            </w:r>
          </w:p>
        </w:tc>
        <w:tc>
          <w:tcPr>
            <w:tcW w:w="0" w:type="auto"/>
          </w:tcPr>
          <w:p w14:paraId="5ADAEB54" w14:textId="076301B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B82EE74" w14:textId="7C456F2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9029210" w14:textId="0EC6AC7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2562</w:t>
            </w:r>
          </w:p>
        </w:tc>
        <w:tc>
          <w:tcPr>
            <w:tcW w:w="0" w:type="auto"/>
          </w:tcPr>
          <w:p w14:paraId="42AA32F3" w14:textId="76D36E80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6716487" w14:textId="28432ED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72A5720" w14:textId="3467EDC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E5D366C" w14:textId="1218D93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0" w:type="auto"/>
          </w:tcPr>
          <w:p w14:paraId="68FDB83B" w14:textId="5E50B24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1B74D33C" w14:textId="77777777" w:rsidTr="00115939">
        <w:tc>
          <w:tcPr>
            <w:tcW w:w="0" w:type="auto"/>
          </w:tcPr>
          <w:p w14:paraId="1A582A38" w14:textId="6BD8603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R4-2214055</w:t>
            </w:r>
          </w:p>
        </w:tc>
        <w:tc>
          <w:tcPr>
            <w:tcW w:w="0" w:type="auto"/>
          </w:tcPr>
          <w:p w14:paraId="43585CD1" w14:textId="66EFF96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NCSG core requirements</w:t>
            </w:r>
          </w:p>
        </w:tc>
        <w:tc>
          <w:tcPr>
            <w:tcW w:w="0" w:type="auto"/>
          </w:tcPr>
          <w:p w14:paraId="2FED99CA" w14:textId="1F3F623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931A862" w14:textId="5DA8DA7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11594D1" w14:textId="31D1B6F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2563</w:t>
            </w:r>
          </w:p>
        </w:tc>
        <w:tc>
          <w:tcPr>
            <w:tcW w:w="0" w:type="auto"/>
          </w:tcPr>
          <w:p w14:paraId="03FAC7E8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D3C8AD" w14:textId="5564C9E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5C673EE" w14:textId="16A2177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95A5E8E" w14:textId="636A9EF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0" w:type="auto"/>
          </w:tcPr>
          <w:p w14:paraId="4AEA5968" w14:textId="0C627F0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4282FD59" w14:textId="77777777" w:rsidTr="00115939">
        <w:tc>
          <w:tcPr>
            <w:tcW w:w="0" w:type="auto"/>
          </w:tcPr>
          <w:p w14:paraId="3D772173" w14:textId="363E23E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R4-2214528</w:t>
            </w:r>
          </w:p>
        </w:tc>
        <w:tc>
          <w:tcPr>
            <w:tcW w:w="0" w:type="auto"/>
          </w:tcPr>
          <w:p w14:paraId="1E4B0967" w14:textId="08F38C2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NCSG core requirements</w:t>
            </w:r>
          </w:p>
        </w:tc>
        <w:tc>
          <w:tcPr>
            <w:tcW w:w="0" w:type="auto"/>
          </w:tcPr>
          <w:p w14:paraId="3FB478FA" w14:textId="0254F2C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91F061" w14:textId="0FF2E67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EBF7FBF" w14:textId="747FDD6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2563</w:t>
            </w:r>
          </w:p>
        </w:tc>
        <w:tc>
          <w:tcPr>
            <w:tcW w:w="0" w:type="auto"/>
          </w:tcPr>
          <w:p w14:paraId="5394994D" w14:textId="685D095C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6CA13CA" w14:textId="543D0BE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165E6AE" w14:textId="44FF667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D4F60D4" w14:textId="150A447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0" w:type="auto"/>
          </w:tcPr>
          <w:p w14:paraId="394260A9" w14:textId="45F03D6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C9A555F" w14:textId="77777777" w:rsidTr="00115939">
        <w:tc>
          <w:tcPr>
            <w:tcW w:w="0" w:type="auto"/>
          </w:tcPr>
          <w:p w14:paraId="292EDADB" w14:textId="27C9FC0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R4-2214059</w:t>
            </w:r>
          </w:p>
        </w:tc>
        <w:tc>
          <w:tcPr>
            <w:tcW w:w="0" w:type="auto"/>
          </w:tcPr>
          <w:p w14:paraId="058EC473" w14:textId="0AD5415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Satellite access band grouping for RRM requirements in TS 38.133</w:t>
            </w:r>
          </w:p>
        </w:tc>
        <w:tc>
          <w:tcPr>
            <w:tcW w:w="0" w:type="auto"/>
          </w:tcPr>
          <w:p w14:paraId="51132ECB" w14:textId="3238D9C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7F6F25E" w14:textId="4A06CCE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7BCEB13" w14:textId="01F09E0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2564</w:t>
            </w:r>
          </w:p>
        </w:tc>
        <w:tc>
          <w:tcPr>
            <w:tcW w:w="0" w:type="auto"/>
          </w:tcPr>
          <w:p w14:paraId="7592F318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184CC97" w14:textId="06EC3F8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EA993D8" w14:textId="304DD99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A99C140" w14:textId="35A2360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079790CA" w14:textId="2AFF07D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4D5C1F17" w14:textId="77777777" w:rsidTr="00115939">
        <w:tc>
          <w:tcPr>
            <w:tcW w:w="0" w:type="auto"/>
          </w:tcPr>
          <w:p w14:paraId="0BCF9210" w14:textId="62219A0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R4-2214064</w:t>
            </w:r>
          </w:p>
        </w:tc>
        <w:tc>
          <w:tcPr>
            <w:tcW w:w="0" w:type="auto"/>
          </w:tcPr>
          <w:p w14:paraId="352328AF" w14:textId="3E20101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 positioning enh RRM (Rel-17)</w:t>
            </w:r>
          </w:p>
        </w:tc>
        <w:tc>
          <w:tcPr>
            <w:tcW w:w="0" w:type="auto"/>
          </w:tcPr>
          <w:p w14:paraId="20DC963F" w14:textId="6F15DF4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Ericssion</w:t>
            </w:r>
          </w:p>
        </w:tc>
        <w:tc>
          <w:tcPr>
            <w:tcW w:w="0" w:type="auto"/>
          </w:tcPr>
          <w:p w14:paraId="497CAC1A" w14:textId="352384F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EE34AA5" w14:textId="2EB1511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2565</w:t>
            </w:r>
          </w:p>
        </w:tc>
        <w:tc>
          <w:tcPr>
            <w:tcW w:w="0" w:type="auto"/>
          </w:tcPr>
          <w:p w14:paraId="00B376AF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FDCC9C6" w14:textId="6381039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435A598" w14:textId="6773E46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91E968E" w14:textId="640E9C8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NR_pos_enh-Perf</w:t>
            </w:r>
          </w:p>
        </w:tc>
        <w:tc>
          <w:tcPr>
            <w:tcW w:w="0" w:type="auto"/>
          </w:tcPr>
          <w:p w14:paraId="1582935D" w14:textId="1F9902E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4EFDE65A" w14:textId="77777777" w:rsidTr="00115939">
        <w:tc>
          <w:tcPr>
            <w:tcW w:w="0" w:type="auto"/>
          </w:tcPr>
          <w:p w14:paraId="64351AB1" w14:textId="7D7AEE9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R4-2214340</w:t>
            </w:r>
          </w:p>
        </w:tc>
        <w:tc>
          <w:tcPr>
            <w:tcW w:w="0" w:type="auto"/>
          </w:tcPr>
          <w:p w14:paraId="644DF667" w14:textId="701F5C1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BigCR for R17 NR_SL_relay tests</w:t>
            </w:r>
          </w:p>
        </w:tc>
        <w:tc>
          <w:tcPr>
            <w:tcW w:w="0" w:type="auto"/>
          </w:tcPr>
          <w:p w14:paraId="1DF2C229" w14:textId="7E1D8EC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50F5239" w14:textId="4EFBB58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7D21871" w14:textId="296F9CF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2566</w:t>
            </w:r>
          </w:p>
        </w:tc>
        <w:tc>
          <w:tcPr>
            <w:tcW w:w="0" w:type="auto"/>
          </w:tcPr>
          <w:p w14:paraId="120088AF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9886F0D" w14:textId="39E4731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2191885" w14:textId="0C1EF86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7CE7524" w14:textId="1B2CDEE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NR_SL_relay-Perf</w:t>
            </w:r>
          </w:p>
        </w:tc>
        <w:tc>
          <w:tcPr>
            <w:tcW w:w="0" w:type="auto"/>
          </w:tcPr>
          <w:p w14:paraId="2670C337" w14:textId="237079C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2CDDF7B2" w14:textId="77777777" w:rsidTr="00115939">
        <w:tc>
          <w:tcPr>
            <w:tcW w:w="0" w:type="auto"/>
          </w:tcPr>
          <w:p w14:paraId="62C177FE" w14:textId="5A74357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R4-2214495</w:t>
            </w:r>
          </w:p>
        </w:tc>
        <w:tc>
          <w:tcPr>
            <w:tcW w:w="0" w:type="auto"/>
          </w:tcPr>
          <w:p w14:paraId="332543AF" w14:textId="3732F85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RRM relaxation on R16 not at cell edge and R17 stationary for idle and inactive state mobility for Redcap</w:t>
            </w:r>
          </w:p>
        </w:tc>
        <w:tc>
          <w:tcPr>
            <w:tcW w:w="0" w:type="auto"/>
          </w:tcPr>
          <w:p w14:paraId="37A26671" w14:textId="396E9FC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C40DD08" w14:textId="63F3DA7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F6C6FE6" w14:textId="1D113D9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2567</w:t>
            </w:r>
          </w:p>
        </w:tc>
        <w:tc>
          <w:tcPr>
            <w:tcW w:w="0" w:type="auto"/>
          </w:tcPr>
          <w:p w14:paraId="4E0D84EC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7B13EAD" w14:textId="3975417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5BE7718" w14:textId="625E64F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6EBC47C" w14:textId="5A549B5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2DDDB10C" w14:textId="7AD9491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C71EBF5" w14:textId="77777777" w:rsidTr="00115939">
        <w:tc>
          <w:tcPr>
            <w:tcW w:w="0" w:type="auto"/>
          </w:tcPr>
          <w:p w14:paraId="1EE4893A" w14:textId="5975E6C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R4-2215212</w:t>
            </w:r>
          </w:p>
        </w:tc>
        <w:tc>
          <w:tcPr>
            <w:tcW w:w="0" w:type="auto"/>
          </w:tcPr>
          <w:p w14:paraId="407139E1" w14:textId="1B2332C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38.133 maintenance part1 (Rel-15)</w:t>
            </w:r>
          </w:p>
        </w:tc>
        <w:tc>
          <w:tcPr>
            <w:tcW w:w="0" w:type="auto"/>
          </w:tcPr>
          <w:p w14:paraId="52C65556" w14:textId="306048B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1DC4B3F6" w14:textId="78D1C24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E38B78A" w14:textId="22173A6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2568</w:t>
            </w:r>
          </w:p>
        </w:tc>
        <w:tc>
          <w:tcPr>
            <w:tcW w:w="0" w:type="auto"/>
          </w:tcPr>
          <w:p w14:paraId="00E5F471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0DF3539" w14:textId="7028007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E097897" w14:textId="49A5E16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C6416A1" w14:textId="7BC49A5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NR_newRAT-Perf, TEI15</w:t>
            </w:r>
          </w:p>
        </w:tc>
        <w:tc>
          <w:tcPr>
            <w:tcW w:w="0" w:type="auto"/>
          </w:tcPr>
          <w:p w14:paraId="16C4F183" w14:textId="40629DE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2F37317D" w14:textId="77777777" w:rsidTr="00115939">
        <w:tc>
          <w:tcPr>
            <w:tcW w:w="0" w:type="auto"/>
          </w:tcPr>
          <w:p w14:paraId="3E656B70" w14:textId="7372625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R4-2215213</w:t>
            </w:r>
          </w:p>
        </w:tc>
        <w:tc>
          <w:tcPr>
            <w:tcW w:w="0" w:type="auto"/>
          </w:tcPr>
          <w:p w14:paraId="53D78EDD" w14:textId="0632E2C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38.133 maintenance part1 (Rel-16)</w:t>
            </w:r>
          </w:p>
        </w:tc>
        <w:tc>
          <w:tcPr>
            <w:tcW w:w="0" w:type="auto"/>
          </w:tcPr>
          <w:p w14:paraId="0F9092B3" w14:textId="69335B1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38588B69" w14:textId="723A56E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7E8FF55" w14:textId="4325863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2569</w:t>
            </w:r>
          </w:p>
        </w:tc>
        <w:tc>
          <w:tcPr>
            <w:tcW w:w="0" w:type="auto"/>
          </w:tcPr>
          <w:p w14:paraId="00981E9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6DA8854" w14:textId="119A7D7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8ACF9EC" w14:textId="6ECB17E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EFCBE42" w14:textId="0060566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NR_newRAT-Perf, TEI15, TEI16</w:t>
            </w:r>
          </w:p>
        </w:tc>
        <w:tc>
          <w:tcPr>
            <w:tcW w:w="0" w:type="auto"/>
          </w:tcPr>
          <w:p w14:paraId="511BB68D" w14:textId="0ADE84E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3A52F3CD" w14:textId="77777777" w:rsidTr="00115939">
        <w:tc>
          <w:tcPr>
            <w:tcW w:w="0" w:type="auto"/>
          </w:tcPr>
          <w:p w14:paraId="38FA1CCD" w14:textId="1B5FCB0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R4-2215214</w:t>
            </w:r>
          </w:p>
        </w:tc>
        <w:tc>
          <w:tcPr>
            <w:tcW w:w="0" w:type="auto"/>
          </w:tcPr>
          <w:p w14:paraId="6E2FB34B" w14:textId="44FB9C7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38.133 maintenance part1 (Rel-17)</w:t>
            </w:r>
          </w:p>
        </w:tc>
        <w:tc>
          <w:tcPr>
            <w:tcW w:w="0" w:type="auto"/>
          </w:tcPr>
          <w:p w14:paraId="36FE47BF" w14:textId="03AD3B9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54133BD5" w14:textId="27D3237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0EB453B" w14:textId="6A03398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2570</w:t>
            </w:r>
          </w:p>
        </w:tc>
        <w:tc>
          <w:tcPr>
            <w:tcW w:w="0" w:type="auto"/>
          </w:tcPr>
          <w:p w14:paraId="5CCB9CA8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A45CA07" w14:textId="18C2F8F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2642A30" w14:textId="0AD4E38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7B33D64" w14:textId="242AACA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NR_newRAT-Perf, TEI15, TEI16</w:t>
            </w:r>
          </w:p>
        </w:tc>
        <w:tc>
          <w:tcPr>
            <w:tcW w:w="0" w:type="auto"/>
          </w:tcPr>
          <w:p w14:paraId="424709E2" w14:textId="142E7C5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AAAABB2" w14:textId="77777777" w:rsidTr="00115939">
        <w:tc>
          <w:tcPr>
            <w:tcW w:w="0" w:type="auto"/>
          </w:tcPr>
          <w:p w14:paraId="41A52733" w14:textId="0089B95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R4-2215215</w:t>
            </w:r>
          </w:p>
        </w:tc>
        <w:tc>
          <w:tcPr>
            <w:tcW w:w="0" w:type="auto"/>
          </w:tcPr>
          <w:p w14:paraId="77DDAA1D" w14:textId="3E98D54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38.133 maintenance part2 (Rel-16)</w:t>
            </w:r>
          </w:p>
        </w:tc>
        <w:tc>
          <w:tcPr>
            <w:tcW w:w="0" w:type="auto"/>
          </w:tcPr>
          <w:p w14:paraId="0DD40B88" w14:textId="083A593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Apple</w:t>
            </w:r>
          </w:p>
        </w:tc>
        <w:tc>
          <w:tcPr>
            <w:tcW w:w="0" w:type="auto"/>
          </w:tcPr>
          <w:p w14:paraId="1ACB1096" w14:textId="417C505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B481C76" w14:textId="5922110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2571</w:t>
            </w:r>
          </w:p>
        </w:tc>
        <w:tc>
          <w:tcPr>
            <w:tcW w:w="0" w:type="auto"/>
          </w:tcPr>
          <w:p w14:paraId="1878D022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DD5662A" w14:textId="0AF374E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EBD53D8" w14:textId="38D8D9C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0463F3D" w14:textId="7228481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NR_RRM_enh-Core, NR_RRM_enh-Perf, NR_CSIRS_L3meas-Core, NR_CSIRS_L3meas-Perf, NR_eMIMO-Core, NR_eMIMO-Perf, 5G_V2X_NRSL-Core, 5G_V2X_NRSL-Perf, NR_unlic-Core, NR_unlic-Perf, NR_pos-Core, NR_pos-Perf, NR_Mob_enh-Perf</w:t>
            </w:r>
          </w:p>
        </w:tc>
        <w:tc>
          <w:tcPr>
            <w:tcW w:w="0" w:type="auto"/>
          </w:tcPr>
          <w:p w14:paraId="11F4E2BA" w14:textId="0E618FA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61745099" w14:textId="77777777" w:rsidTr="00115939">
        <w:tc>
          <w:tcPr>
            <w:tcW w:w="0" w:type="auto"/>
          </w:tcPr>
          <w:p w14:paraId="31443BEB" w14:textId="4644EF7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R4-2215216</w:t>
            </w:r>
          </w:p>
        </w:tc>
        <w:tc>
          <w:tcPr>
            <w:tcW w:w="0" w:type="auto"/>
          </w:tcPr>
          <w:p w14:paraId="21BB6191" w14:textId="5DA3D26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38.133 maintenance part2 (Rel-17)</w:t>
            </w:r>
          </w:p>
        </w:tc>
        <w:tc>
          <w:tcPr>
            <w:tcW w:w="0" w:type="auto"/>
          </w:tcPr>
          <w:p w14:paraId="2C9ABE2F" w14:textId="70CB339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Apple</w:t>
            </w:r>
          </w:p>
        </w:tc>
        <w:tc>
          <w:tcPr>
            <w:tcW w:w="0" w:type="auto"/>
          </w:tcPr>
          <w:p w14:paraId="477EE7FE" w14:textId="3E8661C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A96C9B9" w14:textId="4462AF6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2572</w:t>
            </w:r>
          </w:p>
        </w:tc>
        <w:tc>
          <w:tcPr>
            <w:tcW w:w="0" w:type="auto"/>
          </w:tcPr>
          <w:p w14:paraId="35C59EDE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96C6A42" w14:textId="18EF78D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F356E58" w14:textId="35FB2D4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FD71649" w14:textId="000451C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NR_RRM_enh-Core, NR_RRM_enh-Perf, NR_CSIRS_L3meas-Core, NR_CSIRS_L3meas-Perf, NR_eMIMO-Core, NR_eMIMO-Perf, 5G_V2X_NRSL-Core, 5G_V2X_NRSL-Perf, NR_unlic-Core, NR_unlic-Perf, NR_pos-Core, NR_pos-Perf, NR_Mob_enh-Perf, NR_HST-Perf</w:t>
            </w:r>
          </w:p>
        </w:tc>
        <w:tc>
          <w:tcPr>
            <w:tcW w:w="0" w:type="auto"/>
          </w:tcPr>
          <w:p w14:paraId="097ED314" w14:textId="40C25BD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0E232FD9" w14:textId="77777777" w:rsidTr="00115939">
        <w:tc>
          <w:tcPr>
            <w:tcW w:w="0" w:type="auto"/>
          </w:tcPr>
          <w:p w14:paraId="6B9CB387" w14:textId="76EF507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R4-2215217</w:t>
            </w:r>
          </w:p>
        </w:tc>
        <w:tc>
          <w:tcPr>
            <w:tcW w:w="0" w:type="auto"/>
          </w:tcPr>
          <w:p w14:paraId="75A0373A" w14:textId="55EF3E7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 HST FR1 (Rel-17)</w:t>
            </w:r>
          </w:p>
        </w:tc>
        <w:tc>
          <w:tcPr>
            <w:tcW w:w="0" w:type="auto"/>
          </w:tcPr>
          <w:p w14:paraId="1E73AF92" w14:textId="563B8B6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CMCC</w:t>
            </w:r>
          </w:p>
        </w:tc>
        <w:tc>
          <w:tcPr>
            <w:tcW w:w="0" w:type="auto"/>
          </w:tcPr>
          <w:p w14:paraId="5723457C" w14:textId="4560EA0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F2D90E4" w14:textId="31FE098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2573</w:t>
            </w:r>
          </w:p>
        </w:tc>
        <w:tc>
          <w:tcPr>
            <w:tcW w:w="0" w:type="auto"/>
          </w:tcPr>
          <w:p w14:paraId="121C7BC8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C5725C" w14:textId="79C109E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6C110EE" w14:textId="7DA534F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7B36EAD" w14:textId="45EE9A9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NR_HST_FR1_enh-Perf</w:t>
            </w:r>
          </w:p>
        </w:tc>
        <w:tc>
          <w:tcPr>
            <w:tcW w:w="0" w:type="auto"/>
          </w:tcPr>
          <w:p w14:paraId="49A9B21F" w14:textId="6DAC594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036B6208" w14:textId="77777777" w:rsidTr="00115939">
        <w:tc>
          <w:tcPr>
            <w:tcW w:w="0" w:type="auto"/>
          </w:tcPr>
          <w:p w14:paraId="1A00F7A5" w14:textId="499C75B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R4-2215218</w:t>
            </w:r>
          </w:p>
        </w:tc>
        <w:tc>
          <w:tcPr>
            <w:tcW w:w="0" w:type="auto"/>
          </w:tcPr>
          <w:p w14:paraId="32292426" w14:textId="125DD3A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 HST FR2 (Rel-17)</w:t>
            </w:r>
          </w:p>
        </w:tc>
        <w:tc>
          <w:tcPr>
            <w:tcW w:w="0" w:type="auto"/>
          </w:tcPr>
          <w:p w14:paraId="6F5C89E9" w14:textId="348CF75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0" w:type="auto"/>
          </w:tcPr>
          <w:p w14:paraId="4C23B41E" w14:textId="1EF9D0B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0C1C223" w14:textId="70C9164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2574</w:t>
            </w:r>
          </w:p>
        </w:tc>
        <w:tc>
          <w:tcPr>
            <w:tcW w:w="0" w:type="auto"/>
          </w:tcPr>
          <w:p w14:paraId="74416705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C1A0E66" w14:textId="6D69AB0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EA721F7" w14:textId="09D29BE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CCEE270" w14:textId="6FB3087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NR_HST_FR2-Perf</w:t>
            </w:r>
          </w:p>
        </w:tc>
        <w:tc>
          <w:tcPr>
            <w:tcW w:w="0" w:type="auto"/>
          </w:tcPr>
          <w:p w14:paraId="37D1B722" w14:textId="42579AA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1BE4B9D" w14:textId="77777777" w:rsidTr="00115939">
        <w:tc>
          <w:tcPr>
            <w:tcW w:w="0" w:type="auto"/>
          </w:tcPr>
          <w:p w14:paraId="051B2B17" w14:textId="4C677E2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R4-2215219</w:t>
            </w:r>
          </w:p>
        </w:tc>
        <w:tc>
          <w:tcPr>
            <w:tcW w:w="0" w:type="auto"/>
          </w:tcPr>
          <w:p w14:paraId="7E50D2FD" w14:textId="395FA03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test cases of Rel-17 FeRRM - SRS antenna port switching (Rel-17)</w:t>
            </w:r>
          </w:p>
        </w:tc>
        <w:tc>
          <w:tcPr>
            <w:tcW w:w="0" w:type="auto"/>
          </w:tcPr>
          <w:p w14:paraId="7DBB389B" w14:textId="249350F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Apple</w:t>
            </w:r>
          </w:p>
        </w:tc>
        <w:tc>
          <w:tcPr>
            <w:tcW w:w="0" w:type="auto"/>
          </w:tcPr>
          <w:p w14:paraId="12778687" w14:textId="42955FB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E709208" w14:textId="7786608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2575</w:t>
            </w:r>
          </w:p>
        </w:tc>
        <w:tc>
          <w:tcPr>
            <w:tcW w:w="0" w:type="auto"/>
          </w:tcPr>
          <w:p w14:paraId="0F9EFE1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186B99B" w14:textId="7931DB7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88B55D0" w14:textId="08BDDF9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467D29E" w14:textId="7738737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NR_RRM_enh2-Perf</w:t>
            </w:r>
          </w:p>
        </w:tc>
        <w:tc>
          <w:tcPr>
            <w:tcW w:w="0" w:type="auto"/>
          </w:tcPr>
          <w:p w14:paraId="7E07F13A" w14:textId="4BB23F2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DE73204" w14:textId="77777777" w:rsidTr="00115939">
        <w:tc>
          <w:tcPr>
            <w:tcW w:w="0" w:type="auto"/>
          </w:tcPr>
          <w:p w14:paraId="3429B668" w14:textId="2976AF8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R4-2215220</w:t>
            </w:r>
          </w:p>
        </w:tc>
        <w:tc>
          <w:tcPr>
            <w:tcW w:w="0" w:type="auto"/>
          </w:tcPr>
          <w:p w14:paraId="3F479317" w14:textId="493798A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test cases of Rel-17 FeRRM - HO with PSCell (Rel-17)</w:t>
            </w:r>
          </w:p>
        </w:tc>
        <w:tc>
          <w:tcPr>
            <w:tcW w:w="0" w:type="auto"/>
          </w:tcPr>
          <w:p w14:paraId="37E2B4FE" w14:textId="74E7AEE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Vivo</w:t>
            </w:r>
          </w:p>
        </w:tc>
        <w:tc>
          <w:tcPr>
            <w:tcW w:w="0" w:type="auto"/>
          </w:tcPr>
          <w:p w14:paraId="0F4653BC" w14:textId="772EDB1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8071683" w14:textId="5B98F51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2576</w:t>
            </w:r>
          </w:p>
        </w:tc>
        <w:tc>
          <w:tcPr>
            <w:tcW w:w="0" w:type="auto"/>
          </w:tcPr>
          <w:p w14:paraId="62F75071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4D5E960" w14:textId="15FEB86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D66D80C" w14:textId="67F489A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D7B2BD6" w14:textId="2B52984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NR_RRM_enh2-Perf</w:t>
            </w:r>
          </w:p>
        </w:tc>
        <w:tc>
          <w:tcPr>
            <w:tcW w:w="0" w:type="auto"/>
          </w:tcPr>
          <w:p w14:paraId="094D84AA" w14:textId="1AA89AE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33C19603" w14:textId="77777777" w:rsidTr="00115939">
        <w:tc>
          <w:tcPr>
            <w:tcW w:w="0" w:type="auto"/>
          </w:tcPr>
          <w:p w14:paraId="29A65380" w14:textId="24A4CE6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R4-2215260</w:t>
            </w:r>
          </w:p>
        </w:tc>
        <w:tc>
          <w:tcPr>
            <w:tcW w:w="0" w:type="auto"/>
          </w:tcPr>
          <w:p w14:paraId="6CDE2EBD" w14:textId="618E182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test cases of Rel-17 FeRRM - HO with PSCell (Rel-17)</w:t>
            </w:r>
          </w:p>
        </w:tc>
        <w:tc>
          <w:tcPr>
            <w:tcW w:w="0" w:type="auto"/>
          </w:tcPr>
          <w:p w14:paraId="22B3EF50" w14:textId="23429EB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Vivo</w:t>
            </w:r>
          </w:p>
        </w:tc>
        <w:tc>
          <w:tcPr>
            <w:tcW w:w="0" w:type="auto"/>
          </w:tcPr>
          <w:p w14:paraId="6BF0A434" w14:textId="4DCF8B9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9D85E6C" w14:textId="2E2A6FF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2576</w:t>
            </w:r>
          </w:p>
        </w:tc>
        <w:tc>
          <w:tcPr>
            <w:tcW w:w="0" w:type="auto"/>
          </w:tcPr>
          <w:p w14:paraId="4CAB0EB4" w14:textId="2D16A10A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95FF571" w14:textId="582CC09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157D906" w14:textId="47E5576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22DA761" w14:textId="44567EC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NR_RRM_enh2-Perf</w:t>
            </w:r>
          </w:p>
        </w:tc>
        <w:tc>
          <w:tcPr>
            <w:tcW w:w="0" w:type="auto"/>
          </w:tcPr>
          <w:p w14:paraId="1C7AF2CE" w14:textId="454B78C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08C3AB4" w14:textId="77777777" w:rsidTr="00115939">
        <w:tc>
          <w:tcPr>
            <w:tcW w:w="0" w:type="auto"/>
          </w:tcPr>
          <w:p w14:paraId="34D29F05" w14:textId="4EB4FD6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R4-2215221</w:t>
            </w:r>
          </w:p>
        </w:tc>
        <w:tc>
          <w:tcPr>
            <w:tcW w:w="0" w:type="auto"/>
          </w:tcPr>
          <w:p w14:paraId="0F2B529E" w14:textId="106B507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 MG enh (Rel-17)</w:t>
            </w:r>
          </w:p>
        </w:tc>
        <w:tc>
          <w:tcPr>
            <w:tcW w:w="0" w:type="auto"/>
          </w:tcPr>
          <w:p w14:paraId="0C0D3C09" w14:textId="7FFB719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MediaTek</w:t>
            </w:r>
          </w:p>
        </w:tc>
        <w:tc>
          <w:tcPr>
            <w:tcW w:w="0" w:type="auto"/>
          </w:tcPr>
          <w:p w14:paraId="72C4E76E" w14:textId="6C42D30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6EF4FB7" w14:textId="5AA68D8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2577</w:t>
            </w:r>
          </w:p>
        </w:tc>
        <w:tc>
          <w:tcPr>
            <w:tcW w:w="0" w:type="auto"/>
          </w:tcPr>
          <w:p w14:paraId="25D1D08F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D3AD6D0" w14:textId="42907A1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54FD3BC" w14:textId="3BA89C7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27ABBF8" w14:textId="4E8798C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NR_MG_enh-Perf</w:t>
            </w:r>
          </w:p>
        </w:tc>
        <w:tc>
          <w:tcPr>
            <w:tcW w:w="0" w:type="auto"/>
          </w:tcPr>
          <w:p w14:paraId="698A0FC7" w14:textId="42FE28A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57703B5" w14:textId="77777777" w:rsidTr="00115939">
        <w:tc>
          <w:tcPr>
            <w:tcW w:w="0" w:type="auto"/>
          </w:tcPr>
          <w:p w14:paraId="313DAE01" w14:textId="11D6028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R4-2215222</w:t>
            </w:r>
          </w:p>
        </w:tc>
        <w:tc>
          <w:tcPr>
            <w:tcW w:w="0" w:type="auto"/>
          </w:tcPr>
          <w:p w14:paraId="264921F9" w14:textId="5A2B013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 NTN solutions RRM (Rel-17)</w:t>
            </w:r>
          </w:p>
        </w:tc>
        <w:tc>
          <w:tcPr>
            <w:tcW w:w="0" w:type="auto"/>
          </w:tcPr>
          <w:p w14:paraId="5EA91D7B" w14:textId="3EDA08C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Xiaomi</w:t>
            </w:r>
          </w:p>
        </w:tc>
        <w:tc>
          <w:tcPr>
            <w:tcW w:w="0" w:type="auto"/>
          </w:tcPr>
          <w:p w14:paraId="18DCD13A" w14:textId="4D8F687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A5353DE" w14:textId="11A6D96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2578</w:t>
            </w:r>
          </w:p>
        </w:tc>
        <w:tc>
          <w:tcPr>
            <w:tcW w:w="0" w:type="auto"/>
          </w:tcPr>
          <w:p w14:paraId="19C55586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26EC268" w14:textId="48EFCF5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E24E99F" w14:textId="32F10A0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9234A6F" w14:textId="641B745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0" w:type="auto"/>
          </w:tcPr>
          <w:p w14:paraId="39EB5DB7" w14:textId="0C4AB20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4A579A85" w14:textId="77777777" w:rsidTr="00115939">
        <w:tc>
          <w:tcPr>
            <w:tcW w:w="0" w:type="auto"/>
          </w:tcPr>
          <w:p w14:paraId="41A4DE3D" w14:textId="1DCFBFE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R4-2215223</w:t>
            </w:r>
          </w:p>
        </w:tc>
        <w:tc>
          <w:tcPr>
            <w:tcW w:w="0" w:type="auto"/>
          </w:tcPr>
          <w:p w14:paraId="6CEE929D" w14:textId="4602B83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 UE power saving enh (Rel-17)</w:t>
            </w:r>
          </w:p>
        </w:tc>
        <w:tc>
          <w:tcPr>
            <w:tcW w:w="0" w:type="auto"/>
          </w:tcPr>
          <w:p w14:paraId="177B83AE" w14:textId="716317D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MediaTek</w:t>
            </w:r>
          </w:p>
        </w:tc>
        <w:tc>
          <w:tcPr>
            <w:tcW w:w="0" w:type="auto"/>
          </w:tcPr>
          <w:p w14:paraId="78775A63" w14:textId="01973E0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5D3804D" w14:textId="223228D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2579</w:t>
            </w:r>
          </w:p>
        </w:tc>
        <w:tc>
          <w:tcPr>
            <w:tcW w:w="0" w:type="auto"/>
          </w:tcPr>
          <w:p w14:paraId="6DEDD905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8AB86DB" w14:textId="7955ABB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7616B15" w14:textId="66A8F76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F55D134" w14:textId="7B295A3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NR_UE_pow_sav_enh-Perf</w:t>
            </w:r>
          </w:p>
        </w:tc>
        <w:tc>
          <w:tcPr>
            <w:tcW w:w="0" w:type="auto"/>
          </w:tcPr>
          <w:p w14:paraId="1A47AA29" w14:textId="7C775B6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2E567517" w14:textId="77777777" w:rsidTr="00115939">
        <w:tc>
          <w:tcPr>
            <w:tcW w:w="0" w:type="auto"/>
          </w:tcPr>
          <w:p w14:paraId="28F3EE42" w14:textId="45D6C43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R4-2215224</w:t>
            </w:r>
          </w:p>
        </w:tc>
        <w:tc>
          <w:tcPr>
            <w:tcW w:w="0" w:type="auto"/>
          </w:tcPr>
          <w:p w14:paraId="3108249B" w14:textId="5B31D85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 extending to 71GHz RRM (Rel-17)</w:t>
            </w:r>
          </w:p>
        </w:tc>
        <w:tc>
          <w:tcPr>
            <w:tcW w:w="0" w:type="auto"/>
          </w:tcPr>
          <w:p w14:paraId="207124DA" w14:textId="2245F04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Qualcomm</w:t>
            </w:r>
          </w:p>
        </w:tc>
        <w:tc>
          <w:tcPr>
            <w:tcW w:w="0" w:type="auto"/>
          </w:tcPr>
          <w:p w14:paraId="2F9F912B" w14:textId="701EB53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790ED86" w14:textId="651BFE3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2580</w:t>
            </w:r>
          </w:p>
        </w:tc>
        <w:tc>
          <w:tcPr>
            <w:tcW w:w="0" w:type="auto"/>
          </w:tcPr>
          <w:p w14:paraId="2DF4EB6C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7F85B7D" w14:textId="7DF5479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DDA884C" w14:textId="45C87F7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3ABCD29" w14:textId="37CECBC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NR_ext_to_71GHz-Core, NR_ext_to_71GHz-Perf</w:t>
            </w:r>
          </w:p>
        </w:tc>
        <w:tc>
          <w:tcPr>
            <w:tcW w:w="0" w:type="auto"/>
          </w:tcPr>
          <w:p w14:paraId="30EA79FC" w14:textId="136C591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47EC00EC" w14:textId="77777777" w:rsidTr="00115939">
        <w:tc>
          <w:tcPr>
            <w:tcW w:w="0" w:type="auto"/>
          </w:tcPr>
          <w:p w14:paraId="23582E16" w14:textId="43EC398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R4-2215225</w:t>
            </w:r>
          </w:p>
        </w:tc>
        <w:tc>
          <w:tcPr>
            <w:tcW w:w="0" w:type="auto"/>
          </w:tcPr>
          <w:p w14:paraId="08ECCFFF" w14:textId="586790B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 feMIMO RRM (Rel-17)</w:t>
            </w:r>
          </w:p>
        </w:tc>
        <w:tc>
          <w:tcPr>
            <w:tcW w:w="0" w:type="auto"/>
          </w:tcPr>
          <w:p w14:paraId="7FF4207B" w14:textId="1827777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0" w:type="auto"/>
          </w:tcPr>
          <w:p w14:paraId="538F0D63" w14:textId="3D1E4EB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2016ECD" w14:textId="4EBFB24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2581</w:t>
            </w:r>
          </w:p>
        </w:tc>
        <w:tc>
          <w:tcPr>
            <w:tcW w:w="0" w:type="auto"/>
          </w:tcPr>
          <w:p w14:paraId="7C046E2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10303DE" w14:textId="2B2827A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BB847EB" w14:textId="3E86699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7ABEE44" w14:textId="458EA97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NR_FeMIMO-Perf</w:t>
            </w:r>
          </w:p>
        </w:tc>
        <w:tc>
          <w:tcPr>
            <w:tcW w:w="0" w:type="auto"/>
          </w:tcPr>
          <w:p w14:paraId="49E0961F" w14:textId="0D08169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36C1EBFA" w14:textId="77777777" w:rsidTr="00115939">
        <w:tc>
          <w:tcPr>
            <w:tcW w:w="0" w:type="auto"/>
          </w:tcPr>
          <w:p w14:paraId="7F3A145E" w14:textId="4886A9A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R4-2215226</w:t>
            </w:r>
          </w:p>
        </w:tc>
        <w:tc>
          <w:tcPr>
            <w:tcW w:w="0" w:type="auto"/>
          </w:tcPr>
          <w:p w14:paraId="722C5C5F" w14:textId="7127C26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 RedCap RRM (Rel-17)</w:t>
            </w:r>
          </w:p>
        </w:tc>
        <w:tc>
          <w:tcPr>
            <w:tcW w:w="0" w:type="auto"/>
          </w:tcPr>
          <w:p w14:paraId="2AE09D07" w14:textId="1D5A265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0" w:type="auto"/>
          </w:tcPr>
          <w:p w14:paraId="05F4DA68" w14:textId="267CA1C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D6B787D" w14:textId="1656490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2582</w:t>
            </w:r>
          </w:p>
        </w:tc>
        <w:tc>
          <w:tcPr>
            <w:tcW w:w="0" w:type="auto"/>
          </w:tcPr>
          <w:p w14:paraId="3EFA096F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948BFBE" w14:textId="073C31D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6F09C64" w14:textId="2B50C39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7AC5CEE" w14:textId="546C8AC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0" w:type="auto"/>
          </w:tcPr>
          <w:p w14:paraId="1A75DD92" w14:textId="631548C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D517583" w14:textId="77777777" w:rsidTr="00115939">
        <w:tc>
          <w:tcPr>
            <w:tcW w:w="0" w:type="auto"/>
          </w:tcPr>
          <w:p w14:paraId="47A990D6" w14:textId="39161FA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R4-2215227</w:t>
            </w:r>
          </w:p>
        </w:tc>
        <w:tc>
          <w:tcPr>
            <w:tcW w:w="0" w:type="auto"/>
          </w:tcPr>
          <w:p w14:paraId="4F263A88" w14:textId="20C8DCE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MR-DC enh RRM (Rel-17)</w:t>
            </w:r>
          </w:p>
        </w:tc>
        <w:tc>
          <w:tcPr>
            <w:tcW w:w="0" w:type="auto"/>
          </w:tcPr>
          <w:p w14:paraId="08A0569D" w14:textId="54D03DB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0A278B65" w14:textId="53DCC2F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A1B6AAC" w14:textId="572F5E2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2583</w:t>
            </w:r>
          </w:p>
        </w:tc>
        <w:tc>
          <w:tcPr>
            <w:tcW w:w="0" w:type="auto"/>
          </w:tcPr>
          <w:p w14:paraId="78D81F2C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630E142" w14:textId="4F3B1C3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C3E67A2" w14:textId="29B71A7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11A96B5" w14:textId="70800E7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LTE_NR_DC_enh2-Perf</w:t>
            </w:r>
          </w:p>
        </w:tc>
        <w:tc>
          <w:tcPr>
            <w:tcW w:w="0" w:type="auto"/>
          </w:tcPr>
          <w:p w14:paraId="6414641C" w14:textId="7BB6E78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47C58CFA" w14:textId="77777777" w:rsidTr="00115939">
        <w:tc>
          <w:tcPr>
            <w:tcW w:w="0" w:type="auto"/>
          </w:tcPr>
          <w:p w14:paraId="01D87C48" w14:textId="00BE3C6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R4-2215228</w:t>
            </w:r>
          </w:p>
        </w:tc>
        <w:tc>
          <w:tcPr>
            <w:tcW w:w="0" w:type="auto"/>
          </w:tcPr>
          <w:p w14:paraId="692489EE" w14:textId="1D1FC5E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 IIoT and URLLC enh (Rel-17)</w:t>
            </w:r>
          </w:p>
        </w:tc>
        <w:tc>
          <w:tcPr>
            <w:tcW w:w="0" w:type="auto"/>
          </w:tcPr>
          <w:p w14:paraId="39CC5D02" w14:textId="66F83F9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0" w:type="auto"/>
          </w:tcPr>
          <w:p w14:paraId="7018F5A2" w14:textId="5CACF8F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89434E0" w14:textId="72D8AB4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2584</w:t>
            </w:r>
          </w:p>
        </w:tc>
        <w:tc>
          <w:tcPr>
            <w:tcW w:w="0" w:type="auto"/>
          </w:tcPr>
          <w:p w14:paraId="38BD33F1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D7E71BA" w14:textId="7D2F5A1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6DDC9DC" w14:textId="1CA0377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595B5DF" w14:textId="497BB31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NR_IIOT_URLLC_enh, NR_IIOT_URLLC_enh-Perf</w:t>
            </w:r>
          </w:p>
        </w:tc>
        <w:tc>
          <w:tcPr>
            <w:tcW w:w="0" w:type="auto"/>
          </w:tcPr>
          <w:p w14:paraId="5B6EE149" w14:textId="2992F07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3086D847" w14:textId="77777777" w:rsidTr="00115939">
        <w:tc>
          <w:tcPr>
            <w:tcW w:w="0" w:type="auto"/>
          </w:tcPr>
          <w:p w14:paraId="289CAFBE" w14:textId="4023F3A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R4-2215254</w:t>
            </w:r>
          </w:p>
        </w:tc>
        <w:tc>
          <w:tcPr>
            <w:tcW w:w="0" w:type="auto"/>
          </w:tcPr>
          <w:p w14:paraId="1E0EC5CC" w14:textId="3E485CE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UL gaps for BPS</w:t>
            </w:r>
          </w:p>
        </w:tc>
        <w:tc>
          <w:tcPr>
            <w:tcW w:w="0" w:type="auto"/>
          </w:tcPr>
          <w:p w14:paraId="37C6D84F" w14:textId="792041E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2652730" w14:textId="658D727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D9D4A22" w14:textId="7E6E268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2585</w:t>
            </w:r>
          </w:p>
        </w:tc>
        <w:tc>
          <w:tcPr>
            <w:tcW w:w="0" w:type="auto"/>
          </w:tcPr>
          <w:p w14:paraId="7631D131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03332A5" w14:textId="62C8482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72AC8DE" w14:textId="3884F4F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F68E043" w14:textId="5FB721D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0" w:type="auto"/>
          </w:tcPr>
          <w:p w14:paraId="35704EAB" w14:textId="0F9A1B1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15939" w14:paraId="3C6DC4AB" w14:textId="77777777" w:rsidTr="00115939">
        <w:tc>
          <w:tcPr>
            <w:tcW w:w="0" w:type="auto"/>
          </w:tcPr>
          <w:p w14:paraId="27CB8B77" w14:textId="5A1EA7F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R4-2213408</w:t>
            </w:r>
          </w:p>
        </w:tc>
        <w:tc>
          <w:tcPr>
            <w:tcW w:w="0" w:type="auto"/>
          </w:tcPr>
          <w:p w14:paraId="46B20E13" w14:textId="651E926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RRC_IDLE mode requirements for RedCap for TS 38.133</w:t>
            </w:r>
          </w:p>
        </w:tc>
        <w:tc>
          <w:tcPr>
            <w:tcW w:w="0" w:type="auto"/>
          </w:tcPr>
          <w:p w14:paraId="37D2D16F" w14:textId="60E2A9C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DB963B2" w14:textId="7297C12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C326B5F" w14:textId="42DB010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2586</w:t>
            </w:r>
          </w:p>
        </w:tc>
        <w:tc>
          <w:tcPr>
            <w:tcW w:w="0" w:type="auto"/>
          </w:tcPr>
          <w:p w14:paraId="754DEED4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D03A9E" w14:textId="66C2C14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465A620" w14:textId="587EB8C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AA2F496" w14:textId="1083BCA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388E0BF7" w14:textId="28E83C8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59573131" w14:textId="77777777" w:rsidTr="00115939">
        <w:tc>
          <w:tcPr>
            <w:tcW w:w="0" w:type="auto"/>
          </w:tcPr>
          <w:p w14:paraId="2BA06887" w14:textId="0106FBA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R4-2214627</w:t>
            </w:r>
          </w:p>
        </w:tc>
        <w:tc>
          <w:tcPr>
            <w:tcW w:w="0" w:type="auto"/>
          </w:tcPr>
          <w:p w14:paraId="43D6C402" w14:textId="03F0B06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RRC_IDLE mode requirements for RedCap for TS 38.133</w:t>
            </w:r>
          </w:p>
        </w:tc>
        <w:tc>
          <w:tcPr>
            <w:tcW w:w="0" w:type="auto"/>
          </w:tcPr>
          <w:p w14:paraId="212A46B6" w14:textId="43AD040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DE7809E" w14:textId="5F7FD83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53E18B2" w14:textId="4695960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2586</w:t>
            </w:r>
          </w:p>
        </w:tc>
        <w:tc>
          <w:tcPr>
            <w:tcW w:w="0" w:type="auto"/>
          </w:tcPr>
          <w:p w14:paraId="1A4642B4" w14:textId="73A8AC21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479A54C" w14:textId="28E0734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9C7070A" w14:textId="45B396C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365C77B" w14:textId="15AB3EC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0" w:type="auto"/>
          </w:tcPr>
          <w:p w14:paraId="72A259AD" w14:textId="6594623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5DDB2E91" w14:textId="77777777" w:rsidTr="00115939">
        <w:tc>
          <w:tcPr>
            <w:tcW w:w="0" w:type="auto"/>
          </w:tcPr>
          <w:p w14:paraId="2A4DF413" w14:textId="3C9653F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R4-2211748</w:t>
            </w:r>
          </w:p>
        </w:tc>
        <w:tc>
          <w:tcPr>
            <w:tcW w:w="0" w:type="auto"/>
          </w:tcPr>
          <w:p w14:paraId="0B993720" w14:textId="6E1FAB5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6GHz licensed operation into TS 38.141-1 (Rel-17)</w:t>
            </w:r>
          </w:p>
        </w:tc>
        <w:tc>
          <w:tcPr>
            <w:tcW w:w="0" w:type="auto"/>
          </w:tcPr>
          <w:p w14:paraId="0FE47F46" w14:textId="4FFCA0B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BF36031" w14:textId="29AF49C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52BE27BE" w14:textId="44AF20D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0275</w:t>
            </w:r>
          </w:p>
        </w:tc>
        <w:tc>
          <w:tcPr>
            <w:tcW w:w="0" w:type="auto"/>
          </w:tcPr>
          <w:p w14:paraId="64078C1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0968063" w14:textId="0D8B395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8C81F9E" w14:textId="312272C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071DF72" w14:textId="119AF9E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NR_6GHz-Perf</w:t>
            </w:r>
          </w:p>
        </w:tc>
        <w:tc>
          <w:tcPr>
            <w:tcW w:w="0" w:type="auto"/>
          </w:tcPr>
          <w:p w14:paraId="1B95D363" w14:textId="01725EE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1215F82E" w14:textId="77777777" w:rsidTr="00115939">
        <w:tc>
          <w:tcPr>
            <w:tcW w:w="0" w:type="auto"/>
          </w:tcPr>
          <w:p w14:paraId="4DED417A" w14:textId="6FDEC47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R4-2214566</w:t>
            </w:r>
          </w:p>
        </w:tc>
        <w:tc>
          <w:tcPr>
            <w:tcW w:w="0" w:type="auto"/>
          </w:tcPr>
          <w:p w14:paraId="21F5D68A" w14:textId="5024F01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6GHz licensed operation into TS 38.141-1 (Rel-17)</w:t>
            </w:r>
          </w:p>
        </w:tc>
        <w:tc>
          <w:tcPr>
            <w:tcW w:w="0" w:type="auto"/>
          </w:tcPr>
          <w:p w14:paraId="6F343137" w14:textId="341A6B0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050F6F4" w14:textId="7487F35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7D1EBEBC" w14:textId="1E8FDCC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0275</w:t>
            </w:r>
          </w:p>
        </w:tc>
        <w:tc>
          <w:tcPr>
            <w:tcW w:w="0" w:type="auto"/>
          </w:tcPr>
          <w:p w14:paraId="1F88392C" w14:textId="1015755E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805FEA9" w14:textId="22445E0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90783A5" w14:textId="33D82C4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0521A26" w14:textId="0728662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NR_6GHz-Perf</w:t>
            </w:r>
          </w:p>
        </w:tc>
        <w:tc>
          <w:tcPr>
            <w:tcW w:w="0" w:type="auto"/>
          </w:tcPr>
          <w:p w14:paraId="08C1E90B" w14:textId="33E4D53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69069544" w14:textId="77777777" w:rsidTr="00115939">
        <w:tc>
          <w:tcPr>
            <w:tcW w:w="0" w:type="auto"/>
          </w:tcPr>
          <w:p w14:paraId="50007811" w14:textId="3C99474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R4-2213397</w:t>
            </w:r>
          </w:p>
        </w:tc>
        <w:tc>
          <w:tcPr>
            <w:tcW w:w="0" w:type="auto"/>
          </w:tcPr>
          <w:p w14:paraId="3D0B12EC" w14:textId="5F4FD55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 on HST Maintenance (Rel-16)</w:t>
            </w:r>
          </w:p>
        </w:tc>
        <w:tc>
          <w:tcPr>
            <w:tcW w:w="0" w:type="auto"/>
          </w:tcPr>
          <w:p w14:paraId="6CE1AD0A" w14:textId="14B7678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8B85983" w14:textId="5B0C985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434EBA40" w14:textId="0D3D0EB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0276</w:t>
            </w:r>
          </w:p>
        </w:tc>
        <w:tc>
          <w:tcPr>
            <w:tcW w:w="0" w:type="auto"/>
          </w:tcPr>
          <w:p w14:paraId="3E4C03EA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53EF99C" w14:textId="7A6A0C1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BFA81BA" w14:textId="515DF1F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44FB548" w14:textId="1C18926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70EA5688" w14:textId="75B66FE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15939" w14:paraId="55B213AF" w14:textId="77777777" w:rsidTr="00115939">
        <w:tc>
          <w:tcPr>
            <w:tcW w:w="0" w:type="auto"/>
          </w:tcPr>
          <w:p w14:paraId="70F23D8A" w14:textId="2BAA090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R4-2213398</w:t>
            </w:r>
          </w:p>
        </w:tc>
        <w:tc>
          <w:tcPr>
            <w:tcW w:w="0" w:type="auto"/>
          </w:tcPr>
          <w:p w14:paraId="182FD876" w14:textId="35290CF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 on HST Maintenance (Rel-17 Cat A)</w:t>
            </w:r>
          </w:p>
        </w:tc>
        <w:tc>
          <w:tcPr>
            <w:tcW w:w="0" w:type="auto"/>
          </w:tcPr>
          <w:p w14:paraId="7E8FEE1F" w14:textId="02E314C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2AF117F" w14:textId="5CA1073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413F2741" w14:textId="289E723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0277</w:t>
            </w:r>
          </w:p>
        </w:tc>
        <w:tc>
          <w:tcPr>
            <w:tcW w:w="0" w:type="auto"/>
          </w:tcPr>
          <w:p w14:paraId="2ED1B4AB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E0CC59C" w14:textId="618FAEE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B05C213" w14:textId="6035730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6F3028E" w14:textId="7D8A228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63B5EF81" w14:textId="375BE9E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15939" w14:paraId="239F341E" w14:textId="77777777" w:rsidTr="00115939">
        <w:tc>
          <w:tcPr>
            <w:tcW w:w="0" w:type="auto"/>
          </w:tcPr>
          <w:p w14:paraId="79A56C48" w14:textId="2D9F376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R4-2213579</w:t>
            </w:r>
          </w:p>
        </w:tc>
        <w:tc>
          <w:tcPr>
            <w:tcW w:w="0" w:type="auto"/>
          </w:tcPr>
          <w:p w14:paraId="5A37FF8A" w14:textId="501DD98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 on n100 corrections</w:t>
            </w:r>
          </w:p>
        </w:tc>
        <w:tc>
          <w:tcPr>
            <w:tcW w:w="0" w:type="auto"/>
          </w:tcPr>
          <w:p w14:paraId="315334DD" w14:textId="242E680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01FD30E" w14:textId="2359D4E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3FF0B8F2" w14:textId="484934C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0278</w:t>
            </w:r>
          </w:p>
        </w:tc>
        <w:tc>
          <w:tcPr>
            <w:tcW w:w="0" w:type="auto"/>
          </w:tcPr>
          <w:p w14:paraId="10F3F53B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A139FB0" w14:textId="3B7B6D9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DE2192C" w14:textId="09293BB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5EC9F1A" w14:textId="0DE5865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NR_RAIL_EU_900MHz-Perf</w:t>
            </w:r>
          </w:p>
        </w:tc>
        <w:tc>
          <w:tcPr>
            <w:tcW w:w="0" w:type="auto"/>
          </w:tcPr>
          <w:p w14:paraId="21A0746D" w14:textId="3960B3A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3957EAB9" w14:textId="77777777" w:rsidTr="00115939">
        <w:tc>
          <w:tcPr>
            <w:tcW w:w="0" w:type="auto"/>
          </w:tcPr>
          <w:p w14:paraId="6A56AC9B" w14:textId="7CD4933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R4-2214546</w:t>
            </w:r>
          </w:p>
        </w:tc>
        <w:tc>
          <w:tcPr>
            <w:tcW w:w="0" w:type="auto"/>
          </w:tcPr>
          <w:p w14:paraId="1A28A581" w14:textId="0221C22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 on n100 corrections</w:t>
            </w:r>
          </w:p>
        </w:tc>
        <w:tc>
          <w:tcPr>
            <w:tcW w:w="0" w:type="auto"/>
          </w:tcPr>
          <w:p w14:paraId="24620E9F" w14:textId="6421821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0D7AB8C" w14:textId="7487BFB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4CDD0621" w14:textId="16D28B6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0278</w:t>
            </w:r>
          </w:p>
        </w:tc>
        <w:tc>
          <w:tcPr>
            <w:tcW w:w="0" w:type="auto"/>
          </w:tcPr>
          <w:p w14:paraId="56410BE2" w14:textId="263B9410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871CC86" w14:textId="56ABFDE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0BFE7FA" w14:textId="1F37994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D333D9C" w14:textId="3300DC6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NR_RAIL_EU_900MHz-Perf</w:t>
            </w:r>
          </w:p>
        </w:tc>
        <w:tc>
          <w:tcPr>
            <w:tcW w:w="0" w:type="auto"/>
          </w:tcPr>
          <w:p w14:paraId="71CF50B4" w14:textId="4314A64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CABE087" w14:textId="77777777" w:rsidTr="00115939">
        <w:tc>
          <w:tcPr>
            <w:tcW w:w="0" w:type="auto"/>
          </w:tcPr>
          <w:p w14:paraId="395CB839" w14:textId="48D1700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R4-2213672</w:t>
            </w:r>
          </w:p>
        </w:tc>
        <w:tc>
          <w:tcPr>
            <w:tcW w:w="0" w:type="auto"/>
          </w:tcPr>
          <w:p w14:paraId="35142D56" w14:textId="25C2FC2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CR on FR1 HST UL timing adjustment requirements for TS 38.141-1</w:t>
            </w:r>
          </w:p>
        </w:tc>
        <w:tc>
          <w:tcPr>
            <w:tcW w:w="0" w:type="auto"/>
          </w:tcPr>
          <w:p w14:paraId="621C12C8" w14:textId="4451496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A097AFD" w14:textId="7D7AB6D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08C0312D" w14:textId="67C4FA3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0279</w:t>
            </w:r>
          </w:p>
        </w:tc>
        <w:tc>
          <w:tcPr>
            <w:tcW w:w="0" w:type="auto"/>
          </w:tcPr>
          <w:p w14:paraId="502B4917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79FC49C" w14:textId="0AC0257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7465290" w14:textId="086A080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FDA3981" w14:textId="66C26DB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11DCBF84" w14:textId="4BF83E1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115939" w14:paraId="59F2320A" w14:textId="77777777" w:rsidTr="00115939">
        <w:tc>
          <w:tcPr>
            <w:tcW w:w="0" w:type="auto"/>
          </w:tcPr>
          <w:p w14:paraId="37CB22B3" w14:textId="3B7682D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R4-2213675</w:t>
            </w:r>
          </w:p>
        </w:tc>
        <w:tc>
          <w:tcPr>
            <w:tcW w:w="0" w:type="auto"/>
          </w:tcPr>
          <w:p w14:paraId="06FEED05" w14:textId="4C878BA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CR on FR1 HST UL timing adjustment requirements for TS 38.141-1</w:t>
            </w:r>
          </w:p>
        </w:tc>
        <w:tc>
          <w:tcPr>
            <w:tcW w:w="0" w:type="auto"/>
          </w:tcPr>
          <w:p w14:paraId="7CD790EF" w14:textId="0705CCC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4E022E6" w14:textId="048CD35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55A7B7FB" w14:textId="2994988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0280</w:t>
            </w:r>
          </w:p>
        </w:tc>
        <w:tc>
          <w:tcPr>
            <w:tcW w:w="0" w:type="auto"/>
          </w:tcPr>
          <w:p w14:paraId="1E49FDB7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7970DAE" w14:textId="44AC70C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8F48888" w14:textId="266F2DD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8268559" w14:textId="123DE5F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78D68D28" w14:textId="6BAB5D2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15939" w14:paraId="1218EFED" w14:textId="77777777" w:rsidTr="00115939">
        <w:tc>
          <w:tcPr>
            <w:tcW w:w="0" w:type="auto"/>
          </w:tcPr>
          <w:p w14:paraId="2DD8AE85" w14:textId="61B90AD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R4-2213824</w:t>
            </w:r>
          </w:p>
        </w:tc>
        <w:tc>
          <w:tcPr>
            <w:tcW w:w="0" w:type="auto"/>
          </w:tcPr>
          <w:p w14:paraId="6CABE62D" w14:textId="12E2FA8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CR:Modification of test parameters of PF2 performance requirements in TS 38.141-1 (Rel-15)</w:t>
            </w:r>
          </w:p>
        </w:tc>
        <w:tc>
          <w:tcPr>
            <w:tcW w:w="0" w:type="auto"/>
          </w:tcPr>
          <w:p w14:paraId="19AA3F97" w14:textId="28B308D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356456B" w14:textId="7767894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0FB1F13E" w14:textId="5A0A732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0281</w:t>
            </w:r>
          </w:p>
        </w:tc>
        <w:tc>
          <w:tcPr>
            <w:tcW w:w="0" w:type="auto"/>
          </w:tcPr>
          <w:p w14:paraId="3880830F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309E62" w14:textId="5DF1BEC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538D777" w14:textId="1E31611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0AEBD1C" w14:textId="6766860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A999C96" w14:textId="63315A4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614ADF3C" w14:textId="77777777" w:rsidTr="00115939">
        <w:tc>
          <w:tcPr>
            <w:tcW w:w="0" w:type="auto"/>
          </w:tcPr>
          <w:p w14:paraId="2249A0ED" w14:textId="1062E7C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R4-2214550</w:t>
            </w:r>
          </w:p>
        </w:tc>
        <w:tc>
          <w:tcPr>
            <w:tcW w:w="0" w:type="auto"/>
          </w:tcPr>
          <w:p w14:paraId="7DAF5EC3" w14:textId="3D617A4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CR:Modification of test parameters of PF2 performance requirements in TS 38.141-1 (Rel-15)</w:t>
            </w:r>
          </w:p>
        </w:tc>
        <w:tc>
          <w:tcPr>
            <w:tcW w:w="0" w:type="auto"/>
          </w:tcPr>
          <w:p w14:paraId="4BD367A9" w14:textId="5F9BF0B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083C8BF3" w14:textId="7C6EAC4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15D19CAE" w14:textId="3CD39C5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0281</w:t>
            </w:r>
          </w:p>
        </w:tc>
        <w:tc>
          <w:tcPr>
            <w:tcW w:w="0" w:type="auto"/>
          </w:tcPr>
          <w:p w14:paraId="257489EB" w14:textId="1D21CEB0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2DBB386" w14:textId="3502ECF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182C32B" w14:textId="4C48731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08617E6" w14:textId="127483F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34FA3C7" w14:textId="1AF7543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4C67225B" w14:textId="77777777" w:rsidTr="00115939">
        <w:tc>
          <w:tcPr>
            <w:tcW w:w="0" w:type="auto"/>
          </w:tcPr>
          <w:p w14:paraId="3D819349" w14:textId="2B9DEC2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R4-2213825</w:t>
            </w:r>
          </w:p>
        </w:tc>
        <w:tc>
          <w:tcPr>
            <w:tcW w:w="0" w:type="auto"/>
          </w:tcPr>
          <w:p w14:paraId="2EFC1BDB" w14:textId="647A627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CR:Modification of test parameters of PF2 performance requirements in TS 38.141-1 (Rel-16)</w:t>
            </w:r>
          </w:p>
        </w:tc>
        <w:tc>
          <w:tcPr>
            <w:tcW w:w="0" w:type="auto"/>
          </w:tcPr>
          <w:p w14:paraId="18C56D37" w14:textId="46218E6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8FB837C" w14:textId="106117A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13F02835" w14:textId="77D6374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0282</w:t>
            </w:r>
          </w:p>
        </w:tc>
        <w:tc>
          <w:tcPr>
            <w:tcW w:w="0" w:type="auto"/>
          </w:tcPr>
          <w:p w14:paraId="7F432BE7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EF83507" w14:textId="7013095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3172DFA" w14:textId="255B10B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B4BA0E4" w14:textId="319D5E4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F683933" w14:textId="7D359D4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5587B965" w14:textId="77777777" w:rsidTr="00115939">
        <w:tc>
          <w:tcPr>
            <w:tcW w:w="0" w:type="auto"/>
          </w:tcPr>
          <w:p w14:paraId="342150C8" w14:textId="52E04E2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R4-2213826</w:t>
            </w:r>
          </w:p>
        </w:tc>
        <w:tc>
          <w:tcPr>
            <w:tcW w:w="0" w:type="auto"/>
          </w:tcPr>
          <w:p w14:paraId="7D24DB86" w14:textId="022325A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CR:Modification of test parameters of PF2 performance requirements in TS 38.141-1 (Rel-17)</w:t>
            </w:r>
          </w:p>
        </w:tc>
        <w:tc>
          <w:tcPr>
            <w:tcW w:w="0" w:type="auto"/>
          </w:tcPr>
          <w:p w14:paraId="0A069FD7" w14:textId="1969533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B2EADD5" w14:textId="78A91D2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08CF9D19" w14:textId="0AD01AF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0283</w:t>
            </w:r>
          </w:p>
        </w:tc>
        <w:tc>
          <w:tcPr>
            <w:tcW w:w="0" w:type="auto"/>
          </w:tcPr>
          <w:p w14:paraId="1FCA7DF5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64EEA7C" w14:textId="6CA644D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C865FA8" w14:textId="41AB321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A1063E2" w14:textId="5FAE45E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1D4A342" w14:textId="3BBC475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07B94762" w14:textId="77777777" w:rsidTr="00115939">
        <w:tc>
          <w:tcPr>
            <w:tcW w:w="0" w:type="auto"/>
          </w:tcPr>
          <w:p w14:paraId="0AA44F6B" w14:textId="69F42CA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R4-2214392</w:t>
            </w:r>
          </w:p>
        </w:tc>
        <w:tc>
          <w:tcPr>
            <w:tcW w:w="0" w:type="auto"/>
          </w:tcPr>
          <w:p w14:paraId="5C87732B" w14:textId="5761E96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coverage enhancement performance requirements for TS38.141-1</w:t>
            </w:r>
          </w:p>
        </w:tc>
        <w:tc>
          <w:tcPr>
            <w:tcW w:w="0" w:type="auto"/>
          </w:tcPr>
          <w:p w14:paraId="535A1468" w14:textId="6243A2A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1CDC72D" w14:textId="57C3CE2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0E5EEAAF" w14:textId="0DC7FD0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0284</w:t>
            </w:r>
          </w:p>
        </w:tc>
        <w:tc>
          <w:tcPr>
            <w:tcW w:w="0" w:type="auto"/>
          </w:tcPr>
          <w:p w14:paraId="6A5DED2D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060BAA1" w14:textId="4C42564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9E47FD1" w14:textId="27F5854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E0839CA" w14:textId="11064B8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NR_cov_enh-Perf</w:t>
            </w:r>
          </w:p>
        </w:tc>
        <w:tc>
          <w:tcPr>
            <w:tcW w:w="0" w:type="auto"/>
          </w:tcPr>
          <w:p w14:paraId="3C9DAB16" w14:textId="398B90D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7552D967" w14:textId="77777777" w:rsidTr="00115939">
        <w:tc>
          <w:tcPr>
            <w:tcW w:w="0" w:type="auto"/>
          </w:tcPr>
          <w:p w14:paraId="248C031C" w14:textId="066B3C9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R4-2215185</w:t>
            </w:r>
          </w:p>
        </w:tc>
        <w:tc>
          <w:tcPr>
            <w:tcW w:w="0" w:type="auto"/>
          </w:tcPr>
          <w:p w14:paraId="2A600125" w14:textId="5B00C74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RF part (Rel-15, CAT F)</w:t>
            </w:r>
          </w:p>
        </w:tc>
        <w:tc>
          <w:tcPr>
            <w:tcW w:w="0" w:type="auto"/>
          </w:tcPr>
          <w:p w14:paraId="4018B638" w14:textId="47E98E6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0" w:type="auto"/>
          </w:tcPr>
          <w:p w14:paraId="0F134AA7" w14:textId="6609450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7223A701" w14:textId="0CA9490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0285</w:t>
            </w:r>
          </w:p>
        </w:tc>
        <w:tc>
          <w:tcPr>
            <w:tcW w:w="0" w:type="auto"/>
          </w:tcPr>
          <w:p w14:paraId="5CCAD65C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C8E7125" w14:textId="5563493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F977D99" w14:textId="5CFC9B3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1BA1273" w14:textId="61DC98A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A62A4A3" w14:textId="66DA080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6F4C76D5" w14:textId="77777777" w:rsidTr="00115939">
        <w:tc>
          <w:tcPr>
            <w:tcW w:w="0" w:type="auto"/>
          </w:tcPr>
          <w:p w14:paraId="619DF0CB" w14:textId="6377AE1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R4-2215186</w:t>
            </w:r>
          </w:p>
        </w:tc>
        <w:tc>
          <w:tcPr>
            <w:tcW w:w="0" w:type="auto"/>
          </w:tcPr>
          <w:p w14:paraId="032B7703" w14:textId="015E3A4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RF part (Rel-16, CAT F)</w:t>
            </w:r>
          </w:p>
        </w:tc>
        <w:tc>
          <w:tcPr>
            <w:tcW w:w="0" w:type="auto"/>
          </w:tcPr>
          <w:p w14:paraId="35816AB5" w14:textId="16EE05F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0" w:type="auto"/>
          </w:tcPr>
          <w:p w14:paraId="40E77993" w14:textId="4468991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0B2FC264" w14:textId="7BC61F6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0286</w:t>
            </w:r>
          </w:p>
        </w:tc>
        <w:tc>
          <w:tcPr>
            <w:tcW w:w="0" w:type="auto"/>
          </w:tcPr>
          <w:p w14:paraId="42411C78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6EDEC87" w14:textId="7AB0516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097D515" w14:textId="592F5D8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BD63888" w14:textId="09246CD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4439233" w14:textId="5570820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2E08CEA" w14:textId="77777777" w:rsidTr="00115939">
        <w:tc>
          <w:tcPr>
            <w:tcW w:w="0" w:type="auto"/>
          </w:tcPr>
          <w:p w14:paraId="2DCFB3BD" w14:textId="4B8AB4B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R4-2215187</w:t>
            </w:r>
          </w:p>
        </w:tc>
        <w:tc>
          <w:tcPr>
            <w:tcW w:w="0" w:type="auto"/>
          </w:tcPr>
          <w:p w14:paraId="142F153B" w14:textId="2343A3C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RF part (Rel-17, CAT F)</w:t>
            </w:r>
          </w:p>
        </w:tc>
        <w:tc>
          <w:tcPr>
            <w:tcW w:w="0" w:type="auto"/>
          </w:tcPr>
          <w:p w14:paraId="6D4E3B6B" w14:textId="74EFC8B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0" w:type="auto"/>
          </w:tcPr>
          <w:p w14:paraId="6D4A608B" w14:textId="2DF3D4C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5966AB42" w14:textId="7E365DB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0287</w:t>
            </w:r>
          </w:p>
        </w:tc>
        <w:tc>
          <w:tcPr>
            <w:tcW w:w="0" w:type="auto"/>
          </w:tcPr>
          <w:p w14:paraId="52C4D911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4C85610" w14:textId="06B5E84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49A8B6F" w14:textId="0B9CF1F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7E4298B" w14:textId="1EFC5CF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71A9C07" w14:textId="5287325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63FD696F" w14:textId="77777777" w:rsidTr="00115939">
        <w:tc>
          <w:tcPr>
            <w:tcW w:w="0" w:type="auto"/>
          </w:tcPr>
          <w:p w14:paraId="621B3319" w14:textId="0BC2ADC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R4-2215188</w:t>
            </w:r>
          </w:p>
        </w:tc>
        <w:tc>
          <w:tcPr>
            <w:tcW w:w="0" w:type="auto"/>
          </w:tcPr>
          <w:p w14:paraId="48842D8F" w14:textId="46909B3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Demod part (Rel-15, CAT F)</w:t>
            </w:r>
          </w:p>
        </w:tc>
        <w:tc>
          <w:tcPr>
            <w:tcW w:w="0" w:type="auto"/>
          </w:tcPr>
          <w:p w14:paraId="11D49ADF" w14:textId="349F0EC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24462146" w14:textId="5506CFE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3177401D" w14:textId="01634C3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0288</w:t>
            </w:r>
          </w:p>
        </w:tc>
        <w:tc>
          <w:tcPr>
            <w:tcW w:w="0" w:type="auto"/>
          </w:tcPr>
          <w:p w14:paraId="46E36F87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E3A6377" w14:textId="59702F7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1068267" w14:textId="3FD93B9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1C58FC5" w14:textId="0BCF51D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329570E" w14:textId="2B82897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6BF71934" w14:textId="77777777" w:rsidTr="00115939">
        <w:tc>
          <w:tcPr>
            <w:tcW w:w="0" w:type="auto"/>
          </w:tcPr>
          <w:p w14:paraId="46B82C7A" w14:textId="018EBE2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R4-2215189</w:t>
            </w:r>
          </w:p>
        </w:tc>
        <w:tc>
          <w:tcPr>
            <w:tcW w:w="0" w:type="auto"/>
          </w:tcPr>
          <w:p w14:paraId="228F243B" w14:textId="5C21A52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Demod part (Rel-16, CAT F)</w:t>
            </w:r>
          </w:p>
        </w:tc>
        <w:tc>
          <w:tcPr>
            <w:tcW w:w="0" w:type="auto"/>
          </w:tcPr>
          <w:p w14:paraId="686DB217" w14:textId="11C896F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53560135" w14:textId="57554F7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25793AD4" w14:textId="7ED63CC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0289</w:t>
            </w:r>
          </w:p>
        </w:tc>
        <w:tc>
          <w:tcPr>
            <w:tcW w:w="0" w:type="auto"/>
          </w:tcPr>
          <w:p w14:paraId="36D2920F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73A2862" w14:textId="7BE59E9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D2C16C3" w14:textId="3302D97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F72048A" w14:textId="0F5D310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42509D6" w14:textId="052F878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4F98CB25" w14:textId="77777777" w:rsidTr="00115939">
        <w:tc>
          <w:tcPr>
            <w:tcW w:w="0" w:type="auto"/>
          </w:tcPr>
          <w:p w14:paraId="07B2E7B5" w14:textId="33B6298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R4-2215190</w:t>
            </w:r>
          </w:p>
        </w:tc>
        <w:tc>
          <w:tcPr>
            <w:tcW w:w="0" w:type="auto"/>
          </w:tcPr>
          <w:p w14:paraId="756FAE44" w14:textId="6E63E6C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Demod part (Rel-17, CAT F)</w:t>
            </w:r>
          </w:p>
        </w:tc>
        <w:tc>
          <w:tcPr>
            <w:tcW w:w="0" w:type="auto"/>
          </w:tcPr>
          <w:p w14:paraId="587D6AA7" w14:textId="099925C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5E715D8F" w14:textId="534A1F4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3E1F2F6F" w14:textId="5D9EA92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0290</w:t>
            </w:r>
          </w:p>
        </w:tc>
        <w:tc>
          <w:tcPr>
            <w:tcW w:w="0" w:type="auto"/>
          </w:tcPr>
          <w:p w14:paraId="4D6B922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2D30AC2" w14:textId="2ACD210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550827A" w14:textId="1A77EE4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CAA5F88" w14:textId="05FD7F4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F1FBCC0" w14:textId="69096E7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5AFB5ED" w14:textId="77777777" w:rsidTr="00115939">
        <w:tc>
          <w:tcPr>
            <w:tcW w:w="0" w:type="auto"/>
          </w:tcPr>
          <w:p w14:paraId="1F7B0C60" w14:textId="70E340C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R4-2212654</w:t>
            </w:r>
          </w:p>
        </w:tc>
        <w:tc>
          <w:tcPr>
            <w:tcW w:w="0" w:type="auto"/>
          </w:tcPr>
          <w:p w14:paraId="4E967BA4" w14:textId="5939F47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38.141-2 - Introduction of licensed 6GHz band n104</w:t>
            </w:r>
          </w:p>
        </w:tc>
        <w:tc>
          <w:tcPr>
            <w:tcW w:w="0" w:type="auto"/>
          </w:tcPr>
          <w:p w14:paraId="7E122854" w14:textId="1F64DDD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9A211FC" w14:textId="7B9F3BB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7998A093" w14:textId="26C21D8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0407</w:t>
            </w:r>
          </w:p>
        </w:tc>
        <w:tc>
          <w:tcPr>
            <w:tcW w:w="0" w:type="auto"/>
          </w:tcPr>
          <w:p w14:paraId="6F5511CC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D98BC9E" w14:textId="7FF3228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788B677" w14:textId="2D814DA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2CCCE7F" w14:textId="548C854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NR_6GHz-Perf</w:t>
            </w:r>
          </w:p>
        </w:tc>
        <w:tc>
          <w:tcPr>
            <w:tcW w:w="0" w:type="auto"/>
          </w:tcPr>
          <w:p w14:paraId="761A9AC0" w14:textId="2DE2334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670C4BBE" w14:textId="77777777" w:rsidTr="00115939">
        <w:tc>
          <w:tcPr>
            <w:tcW w:w="0" w:type="auto"/>
          </w:tcPr>
          <w:p w14:paraId="2D8AEFDC" w14:textId="5DC2983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R4-2214593</w:t>
            </w:r>
          </w:p>
        </w:tc>
        <w:tc>
          <w:tcPr>
            <w:tcW w:w="0" w:type="auto"/>
          </w:tcPr>
          <w:p w14:paraId="46208537" w14:textId="0D56F1F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38.141-2 - Introduction of licensed 6GHz band n104</w:t>
            </w:r>
          </w:p>
        </w:tc>
        <w:tc>
          <w:tcPr>
            <w:tcW w:w="0" w:type="auto"/>
          </w:tcPr>
          <w:p w14:paraId="68A374F5" w14:textId="5B8D651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1CABD02" w14:textId="5A6C5E2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39C1E60B" w14:textId="0A64D17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0407</w:t>
            </w:r>
          </w:p>
        </w:tc>
        <w:tc>
          <w:tcPr>
            <w:tcW w:w="0" w:type="auto"/>
          </w:tcPr>
          <w:p w14:paraId="5EA3188C" w14:textId="58C581A6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1F1A9EC" w14:textId="2C0BA3F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F108E44" w14:textId="559DC1F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92E7DC6" w14:textId="2028453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NR_6GHz-Perf</w:t>
            </w:r>
          </w:p>
        </w:tc>
        <w:tc>
          <w:tcPr>
            <w:tcW w:w="0" w:type="auto"/>
          </w:tcPr>
          <w:p w14:paraId="679C022C" w14:textId="43F4A9F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8122D74" w14:textId="77777777" w:rsidTr="00115939">
        <w:tc>
          <w:tcPr>
            <w:tcW w:w="0" w:type="auto"/>
          </w:tcPr>
          <w:p w14:paraId="2061CEC0" w14:textId="0C66871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R4-2212867</w:t>
            </w:r>
          </w:p>
        </w:tc>
        <w:tc>
          <w:tcPr>
            <w:tcW w:w="0" w:type="auto"/>
          </w:tcPr>
          <w:p w14:paraId="63456062" w14:textId="545A6AC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1024 QAM in FR1</w:t>
            </w:r>
          </w:p>
        </w:tc>
        <w:tc>
          <w:tcPr>
            <w:tcW w:w="0" w:type="auto"/>
          </w:tcPr>
          <w:p w14:paraId="778F7820" w14:textId="2BBF4F2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6004C60" w14:textId="654D46F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647ED650" w14:textId="60A9495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0408</w:t>
            </w:r>
          </w:p>
        </w:tc>
        <w:tc>
          <w:tcPr>
            <w:tcW w:w="0" w:type="auto"/>
          </w:tcPr>
          <w:p w14:paraId="70F0BA4A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E27930E" w14:textId="596FDBA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F4168C3" w14:textId="334BA82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B5CD129" w14:textId="787FE43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NR_DL1024QAM_FR1-Perf</w:t>
            </w:r>
          </w:p>
        </w:tc>
        <w:tc>
          <w:tcPr>
            <w:tcW w:w="0" w:type="auto"/>
          </w:tcPr>
          <w:p w14:paraId="32D1074F" w14:textId="5D632DA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20DC1560" w14:textId="77777777" w:rsidTr="00115939">
        <w:tc>
          <w:tcPr>
            <w:tcW w:w="0" w:type="auto"/>
          </w:tcPr>
          <w:p w14:paraId="76BB0697" w14:textId="362CB7B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R4-2214538</w:t>
            </w:r>
          </w:p>
        </w:tc>
        <w:tc>
          <w:tcPr>
            <w:tcW w:w="0" w:type="auto"/>
          </w:tcPr>
          <w:p w14:paraId="7FF8CBD5" w14:textId="6C9128B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1024 QAM in FR1</w:t>
            </w:r>
          </w:p>
        </w:tc>
        <w:tc>
          <w:tcPr>
            <w:tcW w:w="0" w:type="auto"/>
          </w:tcPr>
          <w:p w14:paraId="06B0A9B0" w14:textId="17D405F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26A696E" w14:textId="3BF6B18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075B660C" w14:textId="020529C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0408</w:t>
            </w:r>
          </w:p>
        </w:tc>
        <w:tc>
          <w:tcPr>
            <w:tcW w:w="0" w:type="auto"/>
          </w:tcPr>
          <w:p w14:paraId="58669FF7" w14:textId="1B1FEDA4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413BD1D" w14:textId="32EC713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44B0170" w14:textId="33C0242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C8301ED" w14:textId="6D377F1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NR_DL1024QAM_FR1-Perf</w:t>
            </w:r>
          </w:p>
        </w:tc>
        <w:tc>
          <w:tcPr>
            <w:tcW w:w="0" w:type="auto"/>
          </w:tcPr>
          <w:p w14:paraId="08EDAB94" w14:textId="0514C6B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6AA9D672" w14:textId="77777777" w:rsidTr="00115939">
        <w:tc>
          <w:tcPr>
            <w:tcW w:w="0" w:type="auto"/>
          </w:tcPr>
          <w:p w14:paraId="3DAA1207" w14:textId="1094C10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R4-2213395</w:t>
            </w:r>
          </w:p>
        </w:tc>
        <w:tc>
          <w:tcPr>
            <w:tcW w:w="0" w:type="auto"/>
          </w:tcPr>
          <w:p w14:paraId="40827DF2" w14:textId="35BE462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 on HST Maintenance (Rel-16)</w:t>
            </w:r>
          </w:p>
        </w:tc>
        <w:tc>
          <w:tcPr>
            <w:tcW w:w="0" w:type="auto"/>
          </w:tcPr>
          <w:p w14:paraId="692679DD" w14:textId="5F95C50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41E0208" w14:textId="0FB51B6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0E40B238" w14:textId="31E9012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0409</w:t>
            </w:r>
          </w:p>
        </w:tc>
        <w:tc>
          <w:tcPr>
            <w:tcW w:w="0" w:type="auto"/>
          </w:tcPr>
          <w:p w14:paraId="6301C27E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58F45CC" w14:textId="52DF157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4757DC5" w14:textId="5347EC5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A66E686" w14:textId="0943C67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38A69B8A" w14:textId="08208CE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15939" w14:paraId="0EBEE4E5" w14:textId="77777777" w:rsidTr="00115939">
        <w:tc>
          <w:tcPr>
            <w:tcW w:w="0" w:type="auto"/>
          </w:tcPr>
          <w:p w14:paraId="2AA50912" w14:textId="4C5FDF0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R4-2213396</w:t>
            </w:r>
          </w:p>
        </w:tc>
        <w:tc>
          <w:tcPr>
            <w:tcW w:w="0" w:type="auto"/>
          </w:tcPr>
          <w:p w14:paraId="1859B1D6" w14:textId="14FC4D2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38.41-2 on HST Maintenance (Rel-17 Cat A)</w:t>
            </w:r>
          </w:p>
        </w:tc>
        <w:tc>
          <w:tcPr>
            <w:tcW w:w="0" w:type="auto"/>
          </w:tcPr>
          <w:p w14:paraId="44081E5B" w14:textId="2E29421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6816B12" w14:textId="7FD838A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2DF53522" w14:textId="25032F0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0410</w:t>
            </w:r>
          </w:p>
        </w:tc>
        <w:tc>
          <w:tcPr>
            <w:tcW w:w="0" w:type="auto"/>
          </w:tcPr>
          <w:p w14:paraId="3304178B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F080032" w14:textId="062FBB7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0FC49B1" w14:textId="7038A11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9A3E8BC" w14:textId="47890B2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024618C" w14:textId="6F7CE31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15939" w14:paraId="44C40FF4" w14:textId="77777777" w:rsidTr="00115939">
        <w:tc>
          <w:tcPr>
            <w:tcW w:w="0" w:type="auto"/>
          </w:tcPr>
          <w:p w14:paraId="50B68DA1" w14:textId="30A4E26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R4-2213673</w:t>
            </w:r>
          </w:p>
        </w:tc>
        <w:tc>
          <w:tcPr>
            <w:tcW w:w="0" w:type="auto"/>
          </w:tcPr>
          <w:p w14:paraId="066427DE" w14:textId="408F40D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CR on FR1 HST UL timing adjustment requirements for TS 38.141-2</w:t>
            </w:r>
          </w:p>
        </w:tc>
        <w:tc>
          <w:tcPr>
            <w:tcW w:w="0" w:type="auto"/>
          </w:tcPr>
          <w:p w14:paraId="4B5A22F9" w14:textId="52B68E3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BFC948E" w14:textId="407B546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03DBED39" w14:textId="5661237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0411</w:t>
            </w:r>
          </w:p>
        </w:tc>
        <w:tc>
          <w:tcPr>
            <w:tcW w:w="0" w:type="auto"/>
          </w:tcPr>
          <w:p w14:paraId="27284AD2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FCB2D16" w14:textId="679A93B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08D73D1" w14:textId="3021237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DA0F611" w14:textId="0259E26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730C952F" w14:textId="4D50157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115939" w14:paraId="61858B2C" w14:textId="77777777" w:rsidTr="00115939">
        <w:tc>
          <w:tcPr>
            <w:tcW w:w="0" w:type="auto"/>
          </w:tcPr>
          <w:p w14:paraId="769166C4" w14:textId="5B38FB3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R4-2213676</w:t>
            </w:r>
          </w:p>
        </w:tc>
        <w:tc>
          <w:tcPr>
            <w:tcW w:w="0" w:type="auto"/>
          </w:tcPr>
          <w:p w14:paraId="432070B4" w14:textId="340B2E5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CR on FR1 HST UL timing adjustment requirements for TS 38.141-2</w:t>
            </w:r>
          </w:p>
        </w:tc>
        <w:tc>
          <w:tcPr>
            <w:tcW w:w="0" w:type="auto"/>
          </w:tcPr>
          <w:p w14:paraId="4E907AD6" w14:textId="2BFDE85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7C54E98" w14:textId="46C753E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0764D173" w14:textId="67EAC03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0412</w:t>
            </w:r>
          </w:p>
        </w:tc>
        <w:tc>
          <w:tcPr>
            <w:tcW w:w="0" w:type="auto"/>
          </w:tcPr>
          <w:p w14:paraId="41C3CD0B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F9DF58B" w14:textId="33DE305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9E1811B" w14:textId="6DF1525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B22B7B6" w14:textId="5DEFF00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1DEE7EDC" w14:textId="58D8071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15939" w14:paraId="70BC0018" w14:textId="77777777" w:rsidTr="00115939">
        <w:tc>
          <w:tcPr>
            <w:tcW w:w="0" w:type="auto"/>
          </w:tcPr>
          <w:p w14:paraId="4996FB63" w14:textId="775C9A7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R4-2213827</w:t>
            </w:r>
          </w:p>
        </w:tc>
        <w:tc>
          <w:tcPr>
            <w:tcW w:w="0" w:type="auto"/>
          </w:tcPr>
          <w:p w14:paraId="4036E0D4" w14:textId="369FC4B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CR:Modification of test parameters of PF2 performance requirements in TS 38.141-2 (Rel-15)</w:t>
            </w:r>
          </w:p>
        </w:tc>
        <w:tc>
          <w:tcPr>
            <w:tcW w:w="0" w:type="auto"/>
          </w:tcPr>
          <w:p w14:paraId="145BF305" w14:textId="2A4989F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686BDAA" w14:textId="623E0C5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1A26FB1A" w14:textId="016C300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0413</w:t>
            </w:r>
          </w:p>
        </w:tc>
        <w:tc>
          <w:tcPr>
            <w:tcW w:w="0" w:type="auto"/>
          </w:tcPr>
          <w:p w14:paraId="647BCDD7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C949030" w14:textId="2E7AA4B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A6C6E88" w14:textId="320E51E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CD9433A" w14:textId="6A690A8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5F4F086" w14:textId="5AC6E6E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0AFF13B6" w14:textId="77777777" w:rsidTr="00115939">
        <w:tc>
          <w:tcPr>
            <w:tcW w:w="0" w:type="auto"/>
          </w:tcPr>
          <w:p w14:paraId="59B34D55" w14:textId="76A3F62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R4-2214551</w:t>
            </w:r>
          </w:p>
        </w:tc>
        <w:tc>
          <w:tcPr>
            <w:tcW w:w="0" w:type="auto"/>
          </w:tcPr>
          <w:p w14:paraId="4EAAA54C" w14:textId="0B27D3A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CR:Modification of test parameters of PF2 performance requirements in TS 38.141-2 (Rel-15)</w:t>
            </w:r>
          </w:p>
        </w:tc>
        <w:tc>
          <w:tcPr>
            <w:tcW w:w="0" w:type="auto"/>
          </w:tcPr>
          <w:p w14:paraId="03943246" w14:textId="11EF3CE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7595CDA" w14:textId="21FF58B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6A4C0497" w14:textId="5BFAF0D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0413</w:t>
            </w:r>
          </w:p>
        </w:tc>
        <w:tc>
          <w:tcPr>
            <w:tcW w:w="0" w:type="auto"/>
          </w:tcPr>
          <w:p w14:paraId="0158F631" w14:textId="44F6672F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CE96767" w14:textId="3BE1525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130BDB3" w14:textId="4E1F918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5EA54D1" w14:textId="2C1F4A1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9C4B921" w14:textId="476AA1A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3B08D6FA" w14:textId="77777777" w:rsidTr="00115939">
        <w:tc>
          <w:tcPr>
            <w:tcW w:w="0" w:type="auto"/>
          </w:tcPr>
          <w:p w14:paraId="1CDDD47E" w14:textId="5D2BFEB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R4-2213828</w:t>
            </w:r>
          </w:p>
        </w:tc>
        <w:tc>
          <w:tcPr>
            <w:tcW w:w="0" w:type="auto"/>
          </w:tcPr>
          <w:p w14:paraId="052D9488" w14:textId="7BD6F69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CR:Modification of test parameters of PF2 performance requirements in TS 38.141-2 (Rel-16)</w:t>
            </w:r>
          </w:p>
        </w:tc>
        <w:tc>
          <w:tcPr>
            <w:tcW w:w="0" w:type="auto"/>
          </w:tcPr>
          <w:p w14:paraId="40A7E612" w14:textId="00BFB9D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04321104" w14:textId="5649D1B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0FC37D14" w14:textId="68FF141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0414</w:t>
            </w:r>
          </w:p>
        </w:tc>
        <w:tc>
          <w:tcPr>
            <w:tcW w:w="0" w:type="auto"/>
          </w:tcPr>
          <w:p w14:paraId="59A22BB3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D735E26" w14:textId="1CB203D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DEFB5C5" w14:textId="744AB20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01CF180" w14:textId="709DF0E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169986A" w14:textId="763050C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3E5CF720" w14:textId="77777777" w:rsidTr="00115939">
        <w:tc>
          <w:tcPr>
            <w:tcW w:w="0" w:type="auto"/>
          </w:tcPr>
          <w:p w14:paraId="2E1F8385" w14:textId="0F81612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R4-2213829</w:t>
            </w:r>
          </w:p>
        </w:tc>
        <w:tc>
          <w:tcPr>
            <w:tcW w:w="0" w:type="auto"/>
          </w:tcPr>
          <w:p w14:paraId="0A055DE3" w14:textId="717865B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CR:Modification of test parameters of PF2 performance requirements in TS 38.141-2(Rel-17)</w:t>
            </w:r>
          </w:p>
        </w:tc>
        <w:tc>
          <w:tcPr>
            <w:tcW w:w="0" w:type="auto"/>
          </w:tcPr>
          <w:p w14:paraId="0AEF7568" w14:textId="32E3DE5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1F77C324" w14:textId="6AD4E7E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508603EF" w14:textId="04D142E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0415</w:t>
            </w:r>
          </w:p>
        </w:tc>
        <w:tc>
          <w:tcPr>
            <w:tcW w:w="0" w:type="auto"/>
          </w:tcPr>
          <w:p w14:paraId="4051C915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C9BFBA1" w14:textId="6B00D54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7111087" w14:textId="1A02456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4B3D7FE" w14:textId="642D672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2721A05" w14:textId="3CDAD16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64DC1805" w14:textId="77777777" w:rsidTr="00115939">
        <w:tc>
          <w:tcPr>
            <w:tcW w:w="0" w:type="auto"/>
          </w:tcPr>
          <w:p w14:paraId="2047CDCF" w14:textId="6A92624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R4-2213987</w:t>
            </w:r>
          </w:p>
        </w:tc>
        <w:tc>
          <w:tcPr>
            <w:tcW w:w="0" w:type="auto"/>
          </w:tcPr>
          <w:p w14:paraId="7DAF52CA" w14:textId="0CD18EF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 with clarifications of BS type for band n46</w:t>
            </w:r>
          </w:p>
        </w:tc>
        <w:tc>
          <w:tcPr>
            <w:tcW w:w="0" w:type="auto"/>
          </w:tcPr>
          <w:p w14:paraId="4A08125B" w14:textId="5E67858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2B51A61" w14:textId="4479A0E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68C1D59A" w14:textId="091E54C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0416</w:t>
            </w:r>
          </w:p>
        </w:tc>
        <w:tc>
          <w:tcPr>
            <w:tcW w:w="0" w:type="auto"/>
          </w:tcPr>
          <w:p w14:paraId="6F2C5108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22D82D1" w14:textId="6BA6F2C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7003668" w14:textId="7EBC23F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E34339B" w14:textId="12BBAD3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</w:t>
            </w:r>
          </w:p>
        </w:tc>
        <w:tc>
          <w:tcPr>
            <w:tcW w:w="0" w:type="auto"/>
          </w:tcPr>
          <w:p w14:paraId="13ACBD05" w14:textId="44F0062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51F71EE6" w14:textId="77777777" w:rsidTr="00115939">
        <w:tc>
          <w:tcPr>
            <w:tcW w:w="0" w:type="auto"/>
          </w:tcPr>
          <w:p w14:paraId="5132BFE8" w14:textId="10694B5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R4-2214558</w:t>
            </w:r>
          </w:p>
        </w:tc>
        <w:tc>
          <w:tcPr>
            <w:tcW w:w="0" w:type="auto"/>
          </w:tcPr>
          <w:p w14:paraId="22F8F9DB" w14:textId="327B8CF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 with clarifications of BS type for band n46</w:t>
            </w:r>
          </w:p>
        </w:tc>
        <w:tc>
          <w:tcPr>
            <w:tcW w:w="0" w:type="auto"/>
          </w:tcPr>
          <w:p w14:paraId="4496007A" w14:textId="48DBA31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99D31D2" w14:textId="2D0C8E8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2E8D158A" w14:textId="55C3F34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0416</w:t>
            </w:r>
          </w:p>
        </w:tc>
        <w:tc>
          <w:tcPr>
            <w:tcW w:w="0" w:type="auto"/>
          </w:tcPr>
          <w:p w14:paraId="75801736" w14:textId="5959EE9F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E0768C7" w14:textId="6A242A3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D4B855E" w14:textId="0873913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5483048" w14:textId="5497992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</w:t>
            </w:r>
          </w:p>
        </w:tc>
        <w:tc>
          <w:tcPr>
            <w:tcW w:w="0" w:type="auto"/>
          </w:tcPr>
          <w:p w14:paraId="5D70F86C" w14:textId="56DBCF7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0A8FBD11" w14:textId="77777777" w:rsidTr="00115939">
        <w:tc>
          <w:tcPr>
            <w:tcW w:w="0" w:type="auto"/>
          </w:tcPr>
          <w:p w14:paraId="26DE0E4B" w14:textId="4754F8E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R4-2213988</w:t>
            </w:r>
          </w:p>
        </w:tc>
        <w:tc>
          <w:tcPr>
            <w:tcW w:w="0" w:type="auto"/>
          </w:tcPr>
          <w:p w14:paraId="2FD72272" w14:textId="21DDE44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 with clarifications of BS type for band n46 and n102</w:t>
            </w:r>
          </w:p>
        </w:tc>
        <w:tc>
          <w:tcPr>
            <w:tcW w:w="0" w:type="auto"/>
          </w:tcPr>
          <w:p w14:paraId="6B514907" w14:textId="588B454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86B74AD" w14:textId="71ED3AD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3D67D050" w14:textId="34F7FF1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0417</w:t>
            </w:r>
          </w:p>
        </w:tc>
        <w:tc>
          <w:tcPr>
            <w:tcW w:w="0" w:type="auto"/>
          </w:tcPr>
          <w:p w14:paraId="52AF6122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D2E278D" w14:textId="2902B24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EB009AA" w14:textId="677F521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26F9680" w14:textId="1A7C606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</w:t>
            </w:r>
          </w:p>
        </w:tc>
        <w:tc>
          <w:tcPr>
            <w:tcW w:w="0" w:type="auto"/>
          </w:tcPr>
          <w:p w14:paraId="2DED7AE0" w14:textId="308BC79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7BBDCA96" w14:textId="77777777" w:rsidTr="00115939">
        <w:tc>
          <w:tcPr>
            <w:tcW w:w="0" w:type="auto"/>
          </w:tcPr>
          <w:p w14:paraId="2E59FD9C" w14:textId="3B11CCE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R4-2214559</w:t>
            </w:r>
          </w:p>
        </w:tc>
        <w:tc>
          <w:tcPr>
            <w:tcW w:w="0" w:type="auto"/>
          </w:tcPr>
          <w:p w14:paraId="4D632442" w14:textId="34EDE5A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 with clarifications of BS type for band n46 and n102</w:t>
            </w:r>
          </w:p>
        </w:tc>
        <w:tc>
          <w:tcPr>
            <w:tcW w:w="0" w:type="auto"/>
          </w:tcPr>
          <w:p w14:paraId="6F72E8F7" w14:textId="258EF7B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66048A3" w14:textId="78C1804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56CF6743" w14:textId="3263972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0417</w:t>
            </w:r>
          </w:p>
        </w:tc>
        <w:tc>
          <w:tcPr>
            <w:tcW w:w="0" w:type="auto"/>
          </w:tcPr>
          <w:p w14:paraId="6DB94B35" w14:textId="31AAD889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887103C" w14:textId="0241D50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086C1DC" w14:textId="3296AF3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CC7FCB2" w14:textId="59CD590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</w:t>
            </w:r>
          </w:p>
        </w:tc>
        <w:tc>
          <w:tcPr>
            <w:tcW w:w="0" w:type="auto"/>
          </w:tcPr>
          <w:p w14:paraId="1F362889" w14:textId="35DD564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09FD0429" w14:textId="77777777" w:rsidTr="00115939">
        <w:tc>
          <w:tcPr>
            <w:tcW w:w="0" w:type="auto"/>
          </w:tcPr>
          <w:p w14:paraId="71015769" w14:textId="4A953D4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R4-2214393</w:t>
            </w:r>
          </w:p>
        </w:tc>
        <w:tc>
          <w:tcPr>
            <w:tcW w:w="0" w:type="auto"/>
          </w:tcPr>
          <w:p w14:paraId="5B835792" w14:textId="5A5DE42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coverage enhancement performance requirements for TS38.141-2</w:t>
            </w:r>
          </w:p>
        </w:tc>
        <w:tc>
          <w:tcPr>
            <w:tcW w:w="0" w:type="auto"/>
          </w:tcPr>
          <w:p w14:paraId="58C362C4" w14:textId="5F07827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AB0D42A" w14:textId="3E23F8B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4CC83CBA" w14:textId="0508C81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0418</w:t>
            </w:r>
          </w:p>
        </w:tc>
        <w:tc>
          <w:tcPr>
            <w:tcW w:w="0" w:type="auto"/>
          </w:tcPr>
          <w:p w14:paraId="38CE93DF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80BA5DB" w14:textId="3CF0E4C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1E6A637" w14:textId="0084CE7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88355C9" w14:textId="01F1FCA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NR_cov_enh-Perf</w:t>
            </w:r>
          </w:p>
        </w:tc>
        <w:tc>
          <w:tcPr>
            <w:tcW w:w="0" w:type="auto"/>
          </w:tcPr>
          <w:p w14:paraId="517ED6A3" w14:textId="3B7686C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7D3AF808" w14:textId="77777777" w:rsidTr="00115939">
        <w:tc>
          <w:tcPr>
            <w:tcW w:w="0" w:type="auto"/>
          </w:tcPr>
          <w:p w14:paraId="5FADEC3B" w14:textId="5A4A53E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R4-2214405</w:t>
            </w:r>
          </w:p>
        </w:tc>
        <w:tc>
          <w:tcPr>
            <w:tcW w:w="0" w:type="auto"/>
          </w:tcPr>
          <w:p w14:paraId="2E4C89AC" w14:textId="708093B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FR2 HST BS demodulation requirement for TS 38.141-2</w:t>
            </w:r>
          </w:p>
        </w:tc>
        <w:tc>
          <w:tcPr>
            <w:tcW w:w="0" w:type="auto"/>
          </w:tcPr>
          <w:p w14:paraId="494A5716" w14:textId="0FAF971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3FBCB65" w14:textId="5E433B0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2DB6CAD1" w14:textId="543C127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0419</w:t>
            </w:r>
          </w:p>
        </w:tc>
        <w:tc>
          <w:tcPr>
            <w:tcW w:w="0" w:type="auto"/>
          </w:tcPr>
          <w:p w14:paraId="588F87B2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555945A" w14:textId="1F9D75C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F290EA0" w14:textId="76BB907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522C001" w14:textId="14A1B17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NR_HST_FR2-Perf</w:t>
            </w:r>
          </w:p>
        </w:tc>
        <w:tc>
          <w:tcPr>
            <w:tcW w:w="0" w:type="auto"/>
          </w:tcPr>
          <w:p w14:paraId="112CC2D4" w14:textId="1A212D4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4899D2E9" w14:textId="77777777" w:rsidTr="00115939">
        <w:tc>
          <w:tcPr>
            <w:tcW w:w="0" w:type="auto"/>
          </w:tcPr>
          <w:p w14:paraId="632A8498" w14:textId="503D01F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R4-2215191</w:t>
            </w:r>
          </w:p>
        </w:tc>
        <w:tc>
          <w:tcPr>
            <w:tcW w:w="0" w:type="auto"/>
          </w:tcPr>
          <w:p w14:paraId="712DA9A9" w14:textId="4F81725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Maintenance RF part (Rel-15, CAT F)</w:t>
            </w:r>
          </w:p>
        </w:tc>
        <w:tc>
          <w:tcPr>
            <w:tcW w:w="0" w:type="auto"/>
          </w:tcPr>
          <w:p w14:paraId="7FD2AE8E" w14:textId="340B647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507F68A8" w14:textId="341B122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42DEE49A" w14:textId="0D94875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0420</w:t>
            </w:r>
          </w:p>
        </w:tc>
        <w:tc>
          <w:tcPr>
            <w:tcW w:w="0" w:type="auto"/>
          </w:tcPr>
          <w:p w14:paraId="7BF4AD2D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4A49141" w14:textId="1617C86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86558D5" w14:textId="2970D89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30DC4B7" w14:textId="6930D36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2405216" w14:textId="112B982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6109A09D" w14:textId="77777777" w:rsidTr="00115939">
        <w:tc>
          <w:tcPr>
            <w:tcW w:w="0" w:type="auto"/>
          </w:tcPr>
          <w:p w14:paraId="44F96AE3" w14:textId="49638AF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R4-2215192</w:t>
            </w:r>
          </w:p>
        </w:tc>
        <w:tc>
          <w:tcPr>
            <w:tcW w:w="0" w:type="auto"/>
          </w:tcPr>
          <w:p w14:paraId="2F866E77" w14:textId="0AD7F19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Maintenance RF part (Rel-16, CAT F)</w:t>
            </w:r>
          </w:p>
        </w:tc>
        <w:tc>
          <w:tcPr>
            <w:tcW w:w="0" w:type="auto"/>
          </w:tcPr>
          <w:p w14:paraId="5348A990" w14:textId="195BF3F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259DED74" w14:textId="77AC0B5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36AB4373" w14:textId="1E3C386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0421</w:t>
            </w:r>
          </w:p>
        </w:tc>
        <w:tc>
          <w:tcPr>
            <w:tcW w:w="0" w:type="auto"/>
          </w:tcPr>
          <w:p w14:paraId="6347511E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1FFCA88" w14:textId="074C0CE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D09AD0F" w14:textId="0B97B2B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740D045" w14:textId="55AFE42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C82CD45" w14:textId="57D1A06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6E6932A8" w14:textId="77777777" w:rsidTr="00115939">
        <w:tc>
          <w:tcPr>
            <w:tcW w:w="0" w:type="auto"/>
          </w:tcPr>
          <w:p w14:paraId="58F0FCA1" w14:textId="54C95A8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R4-2215193</w:t>
            </w:r>
          </w:p>
        </w:tc>
        <w:tc>
          <w:tcPr>
            <w:tcW w:w="0" w:type="auto"/>
          </w:tcPr>
          <w:p w14:paraId="30188A99" w14:textId="4BA2E4D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Maintenance RF part (Rel-17, CAT F)</w:t>
            </w:r>
          </w:p>
        </w:tc>
        <w:tc>
          <w:tcPr>
            <w:tcW w:w="0" w:type="auto"/>
          </w:tcPr>
          <w:p w14:paraId="3889EED1" w14:textId="43326A0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1E9B9C99" w14:textId="001B029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52D356CC" w14:textId="273EFF1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0422</w:t>
            </w:r>
          </w:p>
        </w:tc>
        <w:tc>
          <w:tcPr>
            <w:tcW w:w="0" w:type="auto"/>
          </w:tcPr>
          <w:p w14:paraId="10B5B950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692E670" w14:textId="36CE1EC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C9F2F40" w14:textId="1C80A53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1E49EEA" w14:textId="0E4E394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AB149CE" w14:textId="69F7D83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3B351B29" w14:textId="77777777" w:rsidTr="00115939">
        <w:tc>
          <w:tcPr>
            <w:tcW w:w="0" w:type="auto"/>
          </w:tcPr>
          <w:p w14:paraId="0ABC6758" w14:textId="7F5FC8A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R4-2215194</w:t>
            </w:r>
          </w:p>
        </w:tc>
        <w:tc>
          <w:tcPr>
            <w:tcW w:w="0" w:type="auto"/>
          </w:tcPr>
          <w:p w14:paraId="78D55B2E" w14:textId="18A0FFC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Maintenance Demod part (Rel-15, CAT F)</w:t>
            </w:r>
          </w:p>
        </w:tc>
        <w:tc>
          <w:tcPr>
            <w:tcW w:w="0" w:type="auto"/>
          </w:tcPr>
          <w:p w14:paraId="2C17E71A" w14:textId="7380C11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0" w:type="auto"/>
          </w:tcPr>
          <w:p w14:paraId="2C099FCC" w14:textId="2D7B923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0844164D" w14:textId="78A5880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0423</w:t>
            </w:r>
          </w:p>
        </w:tc>
        <w:tc>
          <w:tcPr>
            <w:tcW w:w="0" w:type="auto"/>
          </w:tcPr>
          <w:p w14:paraId="37183C80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7D5BAA4" w14:textId="0160169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D65EBA3" w14:textId="5E4E57C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A0D9FAF" w14:textId="7E8A090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TEI15</w:t>
            </w:r>
          </w:p>
        </w:tc>
        <w:tc>
          <w:tcPr>
            <w:tcW w:w="0" w:type="auto"/>
          </w:tcPr>
          <w:p w14:paraId="27B3E3C1" w14:textId="1088CBB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ADFCBC8" w14:textId="77777777" w:rsidTr="00115939">
        <w:tc>
          <w:tcPr>
            <w:tcW w:w="0" w:type="auto"/>
          </w:tcPr>
          <w:p w14:paraId="7D95A278" w14:textId="1699709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R4-2215195</w:t>
            </w:r>
          </w:p>
        </w:tc>
        <w:tc>
          <w:tcPr>
            <w:tcW w:w="0" w:type="auto"/>
          </w:tcPr>
          <w:p w14:paraId="7086C289" w14:textId="17819F9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Maintenance Demod part (Rel-16, CAT F)</w:t>
            </w:r>
          </w:p>
        </w:tc>
        <w:tc>
          <w:tcPr>
            <w:tcW w:w="0" w:type="auto"/>
          </w:tcPr>
          <w:p w14:paraId="7CE2062A" w14:textId="62D3F69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0" w:type="auto"/>
          </w:tcPr>
          <w:p w14:paraId="061377F7" w14:textId="78A7C21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33EDF834" w14:textId="56CCDD6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0424</w:t>
            </w:r>
          </w:p>
        </w:tc>
        <w:tc>
          <w:tcPr>
            <w:tcW w:w="0" w:type="auto"/>
          </w:tcPr>
          <w:p w14:paraId="4B57A294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C04F0BD" w14:textId="0C562FA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4946EDB" w14:textId="616EE9D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D6DAC7D" w14:textId="770DC49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TEI15</w:t>
            </w:r>
          </w:p>
        </w:tc>
        <w:tc>
          <w:tcPr>
            <w:tcW w:w="0" w:type="auto"/>
          </w:tcPr>
          <w:p w14:paraId="637F0496" w14:textId="663B5C0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258E586" w14:textId="77777777" w:rsidTr="00115939">
        <w:tc>
          <w:tcPr>
            <w:tcW w:w="0" w:type="auto"/>
          </w:tcPr>
          <w:p w14:paraId="41925C55" w14:textId="576A3E0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R4-2215196</w:t>
            </w:r>
          </w:p>
        </w:tc>
        <w:tc>
          <w:tcPr>
            <w:tcW w:w="0" w:type="auto"/>
          </w:tcPr>
          <w:p w14:paraId="26ED0C50" w14:textId="21D9EE8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Maintenance Demod part (Rel-17, CAT F)</w:t>
            </w:r>
          </w:p>
        </w:tc>
        <w:tc>
          <w:tcPr>
            <w:tcW w:w="0" w:type="auto"/>
          </w:tcPr>
          <w:p w14:paraId="6EFE0DF6" w14:textId="409F968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0" w:type="auto"/>
          </w:tcPr>
          <w:p w14:paraId="236A7959" w14:textId="455F178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46BE2339" w14:textId="6C1594D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0425</w:t>
            </w:r>
          </w:p>
        </w:tc>
        <w:tc>
          <w:tcPr>
            <w:tcW w:w="0" w:type="auto"/>
          </w:tcPr>
          <w:p w14:paraId="075A1E06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73E7744" w14:textId="12FCDCC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2723031" w14:textId="09AF30F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1AF7C07" w14:textId="20F71A3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TEI15</w:t>
            </w:r>
          </w:p>
        </w:tc>
        <w:tc>
          <w:tcPr>
            <w:tcW w:w="0" w:type="auto"/>
          </w:tcPr>
          <w:p w14:paraId="1435E32D" w14:textId="42B4EA8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21C2F9DE" w14:textId="77777777" w:rsidTr="00115939">
        <w:tc>
          <w:tcPr>
            <w:tcW w:w="0" w:type="auto"/>
          </w:tcPr>
          <w:p w14:paraId="12E50499" w14:textId="4FF88BB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R4-2211593</w:t>
            </w:r>
          </w:p>
        </w:tc>
        <w:tc>
          <w:tcPr>
            <w:tcW w:w="0" w:type="auto"/>
          </w:tcPr>
          <w:p w14:paraId="76EE2371" w14:textId="0D14018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Number of HARQ Processes</w:t>
            </w:r>
          </w:p>
        </w:tc>
        <w:tc>
          <w:tcPr>
            <w:tcW w:w="0" w:type="auto"/>
          </w:tcPr>
          <w:p w14:paraId="28D2994B" w14:textId="538B9E6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324F93CF" w14:textId="2E482FF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38.151</w:t>
            </w:r>
          </w:p>
        </w:tc>
        <w:tc>
          <w:tcPr>
            <w:tcW w:w="0" w:type="auto"/>
          </w:tcPr>
          <w:p w14:paraId="31E64391" w14:textId="2264846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0" w:type="auto"/>
          </w:tcPr>
          <w:p w14:paraId="69BAE392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1B94655" w14:textId="05371D7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BCC131A" w14:textId="2E71EF6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F05BFAF" w14:textId="63F999A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NR_MIMO_OTA</w:t>
            </w:r>
          </w:p>
        </w:tc>
        <w:tc>
          <w:tcPr>
            <w:tcW w:w="0" w:type="auto"/>
          </w:tcPr>
          <w:p w14:paraId="7A97847F" w14:textId="7988A30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15939" w14:paraId="11C61F9A" w14:textId="77777777" w:rsidTr="00115939">
        <w:tc>
          <w:tcPr>
            <w:tcW w:w="0" w:type="auto"/>
          </w:tcPr>
          <w:p w14:paraId="09DBF64E" w14:textId="78B718C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R4-2215204</w:t>
            </w:r>
          </w:p>
        </w:tc>
        <w:tc>
          <w:tcPr>
            <w:tcW w:w="0" w:type="auto"/>
          </w:tcPr>
          <w:p w14:paraId="5684D60B" w14:textId="233F8A1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38.151: Introduction MIMO OTA performance requirements (Rel-17, CAT B)</w:t>
            </w:r>
          </w:p>
        </w:tc>
        <w:tc>
          <w:tcPr>
            <w:tcW w:w="0" w:type="auto"/>
          </w:tcPr>
          <w:p w14:paraId="41143751" w14:textId="57A0E2D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CAICT</w:t>
            </w:r>
          </w:p>
        </w:tc>
        <w:tc>
          <w:tcPr>
            <w:tcW w:w="0" w:type="auto"/>
          </w:tcPr>
          <w:p w14:paraId="3F9AF7AA" w14:textId="522AB66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38.151</w:t>
            </w:r>
          </w:p>
        </w:tc>
        <w:tc>
          <w:tcPr>
            <w:tcW w:w="0" w:type="auto"/>
          </w:tcPr>
          <w:p w14:paraId="371C1B69" w14:textId="4BA39F7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0" w:type="auto"/>
          </w:tcPr>
          <w:p w14:paraId="4C545F24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BD2B34E" w14:textId="5F2AB96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D359F43" w14:textId="0518993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D2BA4B5" w14:textId="1BB9935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NR_MIMO_OTA-Perf</w:t>
            </w:r>
          </w:p>
        </w:tc>
        <w:tc>
          <w:tcPr>
            <w:tcW w:w="0" w:type="auto"/>
          </w:tcPr>
          <w:p w14:paraId="1E5A85A7" w14:textId="39554BD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68AE04FC" w14:textId="77777777" w:rsidTr="00115939">
        <w:tc>
          <w:tcPr>
            <w:tcW w:w="0" w:type="auto"/>
          </w:tcPr>
          <w:p w14:paraId="56200FC0" w14:textId="7702381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R4-2215230</w:t>
            </w:r>
          </w:p>
        </w:tc>
        <w:tc>
          <w:tcPr>
            <w:tcW w:w="0" w:type="auto"/>
          </w:tcPr>
          <w:p w14:paraId="27090BD9" w14:textId="2B2FF1C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38.171 (Rel-17)</w:t>
            </w:r>
          </w:p>
        </w:tc>
        <w:tc>
          <w:tcPr>
            <w:tcW w:w="0" w:type="auto"/>
          </w:tcPr>
          <w:p w14:paraId="2118482B" w14:textId="695B242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0" w:type="auto"/>
          </w:tcPr>
          <w:p w14:paraId="3B956646" w14:textId="6886C33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38.171</w:t>
            </w:r>
          </w:p>
        </w:tc>
        <w:tc>
          <w:tcPr>
            <w:tcW w:w="0" w:type="auto"/>
          </w:tcPr>
          <w:p w14:paraId="6D815E4C" w14:textId="14FCB13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0" w:type="auto"/>
          </w:tcPr>
          <w:p w14:paraId="170B85C5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017894B" w14:textId="3D26307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1FADAF7" w14:textId="7D1F122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FAEEB9A" w14:textId="2C07A3A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NR_pos_enh-Perf</w:t>
            </w:r>
          </w:p>
        </w:tc>
        <w:tc>
          <w:tcPr>
            <w:tcW w:w="0" w:type="auto"/>
          </w:tcPr>
          <w:p w14:paraId="549163C9" w14:textId="3C1F117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21D6DA2E" w14:textId="77777777" w:rsidTr="00115939">
        <w:tc>
          <w:tcPr>
            <w:tcW w:w="0" w:type="auto"/>
          </w:tcPr>
          <w:p w14:paraId="50E129B3" w14:textId="4A7CE76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R4-2213235</w:t>
            </w:r>
          </w:p>
        </w:tc>
        <w:tc>
          <w:tcPr>
            <w:tcW w:w="0" w:type="auto"/>
          </w:tcPr>
          <w:p w14:paraId="6909A81E" w14:textId="34C672A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case-6 timing for eIAB_RF</w:t>
            </w:r>
          </w:p>
        </w:tc>
        <w:tc>
          <w:tcPr>
            <w:tcW w:w="0" w:type="auto"/>
          </w:tcPr>
          <w:p w14:paraId="32837CE9" w14:textId="3C2A0DE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95BD3B4" w14:textId="3464DD9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0" w:type="auto"/>
          </w:tcPr>
          <w:p w14:paraId="52D59128" w14:textId="1C96C9C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0036</w:t>
            </w:r>
          </w:p>
        </w:tc>
        <w:tc>
          <w:tcPr>
            <w:tcW w:w="0" w:type="auto"/>
          </w:tcPr>
          <w:p w14:paraId="662E939B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3E1869D" w14:textId="5FC850F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DF5FEB1" w14:textId="22D6832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13894FC" w14:textId="1A73035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NR_IAB_enh-Core</w:t>
            </w:r>
          </w:p>
        </w:tc>
        <w:tc>
          <w:tcPr>
            <w:tcW w:w="0" w:type="auto"/>
          </w:tcPr>
          <w:p w14:paraId="72B8425D" w14:textId="495481C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115939" w14:paraId="679DB925" w14:textId="77777777" w:rsidTr="00115939">
        <w:tc>
          <w:tcPr>
            <w:tcW w:w="0" w:type="auto"/>
          </w:tcPr>
          <w:p w14:paraId="5D07E0A9" w14:textId="28D4A84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R4-2213975</w:t>
            </w:r>
          </w:p>
        </w:tc>
        <w:tc>
          <w:tcPr>
            <w:tcW w:w="0" w:type="auto"/>
          </w:tcPr>
          <w:p w14:paraId="12428CF0" w14:textId="014915A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38.174 with bracket removal for timing error between IAB-DU and IAB-MT</w:t>
            </w:r>
          </w:p>
        </w:tc>
        <w:tc>
          <w:tcPr>
            <w:tcW w:w="0" w:type="auto"/>
          </w:tcPr>
          <w:p w14:paraId="1E2588FD" w14:textId="6BD030F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105156C" w14:textId="2CF314E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0" w:type="auto"/>
          </w:tcPr>
          <w:p w14:paraId="5B139CF6" w14:textId="0476991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0037</w:t>
            </w:r>
          </w:p>
        </w:tc>
        <w:tc>
          <w:tcPr>
            <w:tcW w:w="0" w:type="auto"/>
          </w:tcPr>
          <w:p w14:paraId="1A796335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DDFB9ED" w14:textId="54DC151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AEC927D" w14:textId="1A23133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0BC93A2" w14:textId="4EA4ED5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NR_IAB_enh-Core</w:t>
            </w:r>
          </w:p>
        </w:tc>
        <w:tc>
          <w:tcPr>
            <w:tcW w:w="0" w:type="auto"/>
          </w:tcPr>
          <w:p w14:paraId="0D789FF9" w14:textId="2832CE1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115939" w14:paraId="53B14EA2" w14:textId="77777777" w:rsidTr="00115939">
        <w:tc>
          <w:tcPr>
            <w:tcW w:w="0" w:type="auto"/>
          </w:tcPr>
          <w:p w14:paraId="4A76F5FD" w14:textId="542289D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R4-2215198</w:t>
            </w:r>
          </w:p>
        </w:tc>
        <w:tc>
          <w:tcPr>
            <w:tcW w:w="0" w:type="auto"/>
          </w:tcPr>
          <w:p w14:paraId="50C7D7A1" w14:textId="4C1014D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38.175 Maintenance (Rel-16, CAT F)</w:t>
            </w:r>
          </w:p>
        </w:tc>
        <w:tc>
          <w:tcPr>
            <w:tcW w:w="0" w:type="auto"/>
          </w:tcPr>
          <w:p w14:paraId="1DA82AD6" w14:textId="1FFD4ED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0" w:type="auto"/>
          </w:tcPr>
          <w:p w14:paraId="57800412" w14:textId="53C708F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38.175</w:t>
            </w:r>
          </w:p>
        </w:tc>
        <w:tc>
          <w:tcPr>
            <w:tcW w:w="0" w:type="auto"/>
          </w:tcPr>
          <w:p w14:paraId="65290672" w14:textId="15AFCAA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0" w:type="auto"/>
          </w:tcPr>
          <w:p w14:paraId="71E9306F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9F3F72E" w14:textId="13FEBAE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F5E6612" w14:textId="2E55971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37E8985" w14:textId="2491753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NR_IAB-Core</w:t>
            </w:r>
          </w:p>
        </w:tc>
        <w:tc>
          <w:tcPr>
            <w:tcW w:w="0" w:type="auto"/>
          </w:tcPr>
          <w:p w14:paraId="486E8A02" w14:textId="7B4B8DF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5E22665D" w14:textId="77777777" w:rsidTr="00115939">
        <w:tc>
          <w:tcPr>
            <w:tcW w:w="0" w:type="auto"/>
          </w:tcPr>
          <w:p w14:paraId="51C70EE9" w14:textId="68BDE80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R4-2215199</w:t>
            </w:r>
          </w:p>
        </w:tc>
        <w:tc>
          <w:tcPr>
            <w:tcW w:w="0" w:type="auto"/>
          </w:tcPr>
          <w:p w14:paraId="5C93D550" w14:textId="587B6A7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38.175 Maintenance (Rel-17, CAT F)</w:t>
            </w:r>
          </w:p>
        </w:tc>
        <w:tc>
          <w:tcPr>
            <w:tcW w:w="0" w:type="auto"/>
          </w:tcPr>
          <w:p w14:paraId="2E6B41A5" w14:textId="11B08F8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0" w:type="auto"/>
          </w:tcPr>
          <w:p w14:paraId="63C219C7" w14:textId="3D800E2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38.175</w:t>
            </w:r>
          </w:p>
        </w:tc>
        <w:tc>
          <w:tcPr>
            <w:tcW w:w="0" w:type="auto"/>
          </w:tcPr>
          <w:p w14:paraId="2863C208" w14:textId="74AAF62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0022</w:t>
            </w:r>
          </w:p>
        </w:tc>
        <w:tc>
          <w:tcPr>
            <w:tcW w:w="0" w:type="auto"/>
          </w:tcPr>
          <w:p w14:paraId="1617857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F684142" w14:textId="5DB150A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D9C53B2" w14:textId="766F78C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143C1E2" w14:textId="2D790B9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NR_newRAT-Core</w:t>
            </w:r>
          </w:p>
        </w:tc>
        <w:tc>
          <w:tcPr>
            <w:tcW w:w="0" w:type="auto"/>
          </w:tcPr>
          <w:p w14:paraId="4F71DC6F" w14:textId="17BD5FA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06336A54" w14:textId="77777777" w:rsidTr="00115939">
        <w:tc>
          <w:tcPr>
            <w:tcW w:w="0" w:type="auto"/>
          </w:tcPr>
          <w:p w14:paraId="5A4367B1" w14:textId="7D82D34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R4-2213978</w:t>
            </w:r>
          </w:p>
        </w:tc>
        <w:tc>
          <w:tcPr>
            <w:tcW w:w="0" w:type="auto"/>
          </w:tcPr>
          <w:p w14:paraId="66EDD0AF" w14:textId="1EEF746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38.176-1 with introduction of timing error between IAB-DU and IAB-MT</w:t>
            </w:r>
          </w:p>
        </w:tc>
        <w:tc>
          <w:tcPr>
            <w:tcW w:w="0" w:type="auto"/>
          </w:tcPr>
          <w:p w14:paraId="4C6BAC2E" w14:textId="63515CC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9B93C0C" w14:textId="4360EB1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0" w:type="auto"/>
          </w:tcPr>
          <w:p w14:paraId="3241824F" w14:textId="78280FB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0008</w:t>
            </w:r>
          </w:p>
        </w:tc>
        <w:tc>
          <w:tcPr>
            <w:tcW w:w="0" w:type="auto"/>
          </w:tcPr>
          <w:p w14:paraId="1630E466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CB6CC68" w14:textId="33F1014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BCCAA31" w14:textId="3FCAFA6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5A9EFBF" w14:textId="68F513B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0" w:type="auto"/>
          </w:tcPr>
          <w:p w14:paraId="535F32F9" w14:textId="1D0131B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29CB1DEA" w14:textId="77777777" w:rsidTr="00115939">
        <w:tc>
          <w:tcPr>
            <w:tcW w:w="0" w:type="auto"/>
          </w:tcPr>
          <w:p w14:paraId="43FF2EE4" w14:textId="70475E3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R4-2214553</w:t>
            </w:r>
          </w:p>
        </w:tc>
        <w:tc>
          <w:tcPr>
            <w:tcW w:w="0" w:type="auto"/>
          </w:tcPr>
          <w:p w14:paraId="2FB6B44D" w14:textId="7CF562E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38.176-1 with introduction of timing error between IAB-DU and IAB-MT</w:t>
            </w:r>
          </w:p>
        </w:tc>
        <w:tc>
          <w:tcPr>
            <w:tcW w:w="0" w:type="auto"/>
          </w:tcPr>
          <w:p w14:paraId="0F2FAECA" w14:textId="6CDF2CE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351336E" w14:textId="48CB5C2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0" w:type="auto"/>
          </w:tcPr>
          <w:p w14:paraId="4D2ED7B4" w14:textId="3C9C5A0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0008</w:t>
            </w:r>
          </w:p>
        </w:tc>
        <w:tc>
          <w:tcPr>
            <w:tcW w:w="0" w:type="auto"/>
          </w:tcPr>
          <w:p w14:paraId="1915FEF1" w14:textId="5537A2E7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BE22243" w14:textId="52714D4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D4965D1" w14:textId="5FADD8E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3D3D7F7" w14:textId="2B6726C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0" w:type="auto"/>
          </w:tcPr>
          <w:p w14:paraId="21112527" w14:textId="2F46983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5741CC52" w14:textId="77777777" w:rsidTr="00115939">
        <w:tc>
          <w:tcPr>
            <w:tcW w:w="0" w:type="auto"/>
          </w:tcPr>
          <w:p w14:paraId="35CDAF9C" w14:textId="1248379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R4-2213983</w:t>
            </w:r>
          </w:p>
        </w:tc>
        <w:tc>
          <w:tcPr>
            <w:tcW w:w="0" w:type="auto"/>
          </w:tcPr>
          <w:p w14:paraId="2ED6B696" w14:textId="778A42F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38.176-1 with eIAB Rel-17 updates to test configurations</w:t>
            </w:r>
          </w:p>
        </w:tc>
        <w:tc>
          <w:tcPr>
            <w:tcW w:w="0" w:type="auto"/>
          </w:tcPr>
          <w:p w14:paraId="7E2753D5" w14:textId="0E391CF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5C80D30" w14:textId="4019BC3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0" w:type="auto"/>
          </w:tcPr>
          <w:p w14:paraId="26AEB930" w14:textId="3655C36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0009</w:t>
            </w:r>
          </w:p>
        </w:tc>
        <w:tc>
          <w:tcPr>
            <w:tcW w:w="0" w:type="auto"/>
          </w:tcPr>
          <w:p w14:paraId="18033C9C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F38DBCD" w14:textId="1335F5D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3552AFA" w14:textId="18255ED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55E9B0E" w14:textId="6CB47C9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0" w:type="auto"/>
          </w:tcPr>
          <w:p w14:paraId="196F2096" w14:textId="631C1A1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00CE6842" w14:textId="77777777" w:rsidTr="00115939">
        <w:tc>
          <w:tcPr>
            <w:tcW w:w="0" w:type="auto"/>
          </w:tcPr>
          <w:p w14:paraId="706667AD" w14:textId="09824F4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R4-2214556</w:t>
            </w:r>
          </w:p>
        </w:tc>
        <w:tc>
          <w:tcPr>
            <w:tcW w:w="0" w:type="auto"/>
          </w:tcPr>
          <w:p w14:paraId="23A43A28" w14:textId="6727D2B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38.176-1 with eIAB Rel-17 updates to test configurations</w:t>
            </w:r>
          </w:p>
        </w:tc>
        <w:tc>
          <w:tcPr>
            <w:tcW w:w="0" w:type="auto"/>
          </w:tcPr>
          <w:p w14:paraId="6E57CFFE" w14:textId="7DCCD61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9D33DB5" w14:textId="363D494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0" w:type="auto"/>
          </w:tcPr>
          <w:p w14:paraId="77F31B19" w14:textId="68301ED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0009</w:t>
            </w:r>
          </w:p>
        </w:tc>
        <w:tc>
          <w:tcPr>
            <w:tcW w:w="0" w:type="auto"/>
          </w:tcPr>
          <w:p w14:paraId="44637FD3" w14:textId="191C5BAD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82B914D" w14:textId="6FF5C47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A721408" w14:textId="427E705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57767AD" w14:textId="07A9213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0" w:type="auto"/>
          </w:tcPr>
          <w:p w14:paraId="50D1198F" w14:textId="7E6BD96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72D4506C" w14:textId="77777777" w:rsidTr="00115939">
        <w:tc>
          <w:tcPr>
            <w:tcW w:w="0" w:type="auto"/>
          </w:tcPr>
          <w:p w14:paraId="404E50C4" w14:textId="561E442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R4-2213985</w:t>
            </w:r>
          </w:p>
        </w:tc>
        <w:tc>
          <w:tcPr>
            <w:tcW w:w="0" w:type="auto"/>
          </w:tcPr>
          <w:p w14:paraId="177D49DF" w14:textId="6229955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38.176-1 with eIAB Rel-17 updates to test tolerance for timing error between IAB-DU and IAB-MT.</w:t>
            </w:r>
          </w:p>
        </w:tc>
        <w:tc>
          <w:tcPr>
            <w:tcW w:w="0" w:type="auto"/>
          </w:tcPr>
          <w:p w14:paraId="3C879B3F" w14:textId="7053DAA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95B924F" w14:textId="5BF8895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0" w:type="auto"/>
          </w:tcPr>
          <w:p w14:paraId="0908B30D" w14:textId="68B9C9D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0010</w:t>
            </w:r>
          </w:p>
        </w:tc>
        <w:tc>
          <w:tcPr>
            <w:tcW w:w="0" w:type="auto"/>
          </w:tcPr>
          <w:p w14:paraId="2DC99EBD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ADB8829" w14:textId="3A81F56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3035C05" w14:textId="26B0739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2EDFE76" w14:textId="5A50504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0" w:type="auto"/>
          </w:tcPr>
          <w:p w14:paraId="2F47DC1F" w14:textId="5623E85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002283F6" w14:textId="77777777" w:rsidTr="00115939">
        <w:tc>
          <w:tcPr>
            <w:tcW w:w="0" w:type="auto"/>
          </w:tcPr>
          <w:p w14:paraId="24DAB807" w14:textId="472D361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R4-2215259</w:t>
            </w:r>
          </w:p>
        </w:tc>
        <w:tc>
          <w:tcPr>
            <w:tcW w:w="0" w:type="auto"/>
          </w:tcPr>
          <w:p w14:paraId="75D2A906" w14:textId="2C80829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38.176-1 (Rel-17, CAT B)</w:t>
            </w:r>
          </w:p>
        </w:tc>
        <w:tc>
          <w:tcPr>
            <w:tcW w:w="0" w:type="auto"/>
          </w:tcPr>
          <w:p w14:paraId="2DAB4C22" w14:textId="591DF31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F947F0F" w14:textId="6D03308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0" w:type="auto"/>
          </w:tcPr>
          <w:p w14:paraId="1EDB1999" w14:textId="2E69012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0011</w:t>
            </w:r>
          </w:p>
        </w:tc>
        <w:tc>
          <w:tcPr>
            <w:tcW w:w="0" w:type="auto"/>
          </w:tcPr>
          <w:p w14:paraId="5671D06E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7560199" w14:textId="0D5E473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9882B2A" w14:textId="74DE706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7ECC945" w14:textId="148B097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0" w:type="auto"/>
          </w:tcPr>
          <w:p w14:paraId="41F21BD5" w14:textId="34F60EC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24AB6248" w14:textId="77777777" w:rsidTr="00115939">
        <w:tc>
          <w:tcPr>
            <w:tcW w:w="0" w:type="auto"/>
          </w:tcPr>
          <w:p w14:paraId="642510DA" w14:textId="5DE6287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R4-2213979</w:t>
            </w:r>
          </w:p>
        </w:tc>
        <w:tc>
          <w:tcPr>
            <w:tcW w:w="0" w:type="auto"/>
          </w:tcPr>
          <w:p w14:paraId="7D045CF9" w14:textId="61ABFFC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38.176-2 with introduction of timing error between IAB-DU and IAB-MT</w:t>
            </w:r>
          </w:p>
        </w:tc>
        <w:tc>
          <w:tcPr>
            <w:tcW w:w="0" w:type="auto"/>
          </w:tcPr>
          <w:p w14:paraId="2B6FBE3C" w14:textId="1E8144C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8E1CE59" w14:textId="6037351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0" w:type="auto"/>
          </w:tcPr>
          <w:p w14:paraId="09B62246" w14:textId="40FCAE2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0009</w:t>
            </w:r>
          </w:p>
        </w:tc>
        <w:tc>
          <w:tcPr>
            <w:tcW w:w="0" w:type="auto"/>
          </w:tcPr>
          <w:p w14:paraId="2B4D874F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84CBE29" w14:textId="38B24FE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3280A48" w14:textId="2BB1530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21F2867" w14:textId="4CCAE6C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0" w:type="auto"/>
          </w:tcPr>
          <w:p w14:paraId="005DAC66" w14:textId="1F04DCE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6461DCB0" w14:textId="77777777" w:rsidTr="00115939">
        <w:tc>
          <w:tcPr>
            <w:tcW w:w="0" w:type="auto"/>
          </w:tcPr>
          <w:p w14:paraId="67468D5F" w14:textId="195C434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R4-2214554</w:t>
            </w:r>
          </w:p>
        </w:tc>
        <w:tc>
          <w:tcPr>
            <w:tcW w:w="0" w:type="auto"/>
          </w:tcPr>
          <w:p w14:paraId="18AA54C0" w14:textId="038EA20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38.176-2 with introduction of timing error between IAB-DU and IAB-MT</w:t>
            </w:r>
          </w:p>
        </w:tc>
        <w:tc>
          <w:tcPr>
            <w:tcW w:w="0" w:type="auto"/>
          </w:tcPr>
          <w:p w14:paraId="59820F0F" w14:textId="11EA1A0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D888CF6" w14:textId="5CF5E06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0" w:type="auto"/>
          </w:tcPr>
          <w:p w14:paraId="2A94A364" w14:textId="5FADAE8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0009</w:t>
            </w:r>
          </w:p>
        </w:tc>
        <w:tc>
          <w:tcPr>
            <w:tcW w:w="0" w:type="auto"/>
          </w:tcPr>
          <w:p w14:paraId="234D0E12" w14:textId="250E0B60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E217ABD" w14:textId="26D7258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56E9953" w14:textId="26C7D36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EFCD7E0" w14:textId="5B071AE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0" w:type="auto"/>
          </w:tcPr>
          <w:p w14:paraId="04F2743C" w14:textId="3AA0A22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43BF2ACC" w14:textId="77777777" w:rsidTr="00115939">
        <w:tc>
          <w:tcPr>
            <w:tcW w:w="0" w:type="auto"/>
          </w:tcPr>
          <w:p w14:paraId="6B36DC2F" w14:textId="17D9A90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R4-2213984</w:t>
            </w:r>
          </w:p>
        </w:tc>
        <w:tc>
          <w:tcPr>
            <w:tcW w:w="0" w:type="auto"/>
          </w:tcPr>
          <w:p w14:paraId="32A9F45B" w14:textId="1436CD6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38.176-2 with eIAB Rel-17 updates to test configurations</w:t>
            </w:r>
          </w:p>
        </w:tc>
        <w:tc>
          <w:tcPr>
            <w:tcW w:w="0" w:type="auto"/>
          </w:tcPr>
          <w:p w14:paraId="3D101582" w14:textId="1571FFE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D15FCE3" w14:textId="5172BF1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0" w:type="auto"/>
          </w:tcPr>
          <w:p w14:paraId="3F935014" w14:textId="3A1AD45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0010</w:t>
            </w:r>
          </w:p>
        </w:tc>
        <w:tc>
          <w:tcPr>
            <w:tcW w:w="0" w:type="auto"/>
          </w:tcPr>
          <w:p w14:paraId="1173F146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7FBD463" w14:textId="324FE8E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30F9829" w14:textId="3EA7296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84D073C" w14:textId="2DEC50C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0" w:type="auto"/>
          </w:tcPr>
          <w:p w14:paraId="0E1B2DF8" w14:textId="5DE4900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29126124" w14:textId="77777777" w:rsidTr="00115939">
        <w:tc>
          <w:tcPr>
            <w:tcW w:w="0" w:type="auto"/>
          </w:tcPr>
          <w:p w14:paraId="77DEB77F" w14:textId="41257A1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R4-2214557</w:t>
            </w:r>
          </w:p>
        </w:tc>
        <w:tc>
          <w:tcPr>
            <w:tcW w:w="0" w:type="auto"/>
          </w:tcPr>
          <w:p w14:paraId="36328058" w14:textId="55CABB2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38.176-2 with eIAB Rel-17 updates to test configurations</w:t>
            </w:r>
          </w:p>
        </w:tc>
        <w:tc>
          <w:tcPr>
            <w:tcW w:w="0" w:type="auto"/>
          </w:tcPr>
          <w:p w14:paraId="4A727786" w14:textId="5D7A6A0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4603B6E" w14:textId="3C41BA5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0" w:type="auto"/>
          </w:tcPr>
          <w:p w14:paraId="1AD4A615" w14:textId="4095D5B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0010</w:t>
            </w:r>
          </w:p>
        </w:tc>
        <w:tc>
          <w:tcPr>
            <w:tcW w:w="0" w:type="auto"/>
          </w:tcPr>
          <w:p w14:paraId="6AF4332A" w14:textId="4F33FBCF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55BD3A9" w14:textId="18500E7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ED3C88C" w14:textId="5248A68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DC167A5" w14:textId="4829701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0" w:type="auto"/>
          </w:tcPr>
          <w:p w14:paraId="3FB1F50A" w14:textId="78BD330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36092C6D" w14:textId="77777777" w:rsidTr="00115939">
        <w:tc>
          <w:tcPr>
            <w:tcW w:w="0" w:type="auto"/>
          </w:tcPr>
          <w:p w14:paraId="21BAD7DB" w14:textId="18FA1AA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R4-2213986</w:t>
            </w:r>
          </w:p>
        </w:tc>
        <w:tc>
          <w:tcPr>
            <w:tcW w:w="0" w:type="auto"/>
          </w:tcPr>
          <w:p w14:paraId="17F7AE6C" w14:textId="4DDD565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38.176-2 with eIAB Rel-17 updates to test tolerance for OTA timing error between IAB-DU and IAB-MT</w:t>
            </w:r>
          </w:p>
        </w:tc>
        <w:tc>
          <w:tcPr>
            <w:tcW w:w="0" w:type="auto"/>
          </w:tcPr>
          <w:p w14:paraId="13EB321D" w14:textId="3F45B04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0EE43F3" w14:textId="6F89675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0" w:type="auto"/>
          </w:tcPr>
          <w:p w14:paraId="0FB18AB6" w14:textId="054F627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0011</w:t>
            </w:r>
          </w:p>
        </w:tc>
        <w:tc>
          <w:tcPr>
            <w:tcW w:w="0" w:type="auto"/>
          </w:tcPr>
          <w:p w14:paraId="29231BE5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2F1E760" w14:textId="5181E0B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54616C7" w14:textId="7E97037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CE4C660" w14:textId="026C68B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0" w:type="auto"/>
          </w:tcPr>
          <w:p w14:paraId="6F9B5B44" w14:textId="13F9D36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115939" w14:paraId="04F2B727" w14:textId="77777777" w:rsidTr="00115939">
        <w:tc>
          <w:tcPr>
            <w:tcW w:w="0" w:type="auto"/>
          </w:tcPr>
          <w:p w14:paraId="02D5B161" w14:textId="6E68FA8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R4-2215206</w:t>
            </w:r>
          </w:p>
        </w:tc>
        <w:tc>
          <w:tcPr>
            <w:tcW w:w="0" w:type="auto"/>
          </w:tcPr>
          <w:p w14:paraId="5B02934E" w14:textId="4C5F0E9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38.176-1 (Rel-17, CAT B)</w:t>
            </w:r>
          </w:p>
        </w:tc>
        <w:tc>
          <w:tcPr>
            <w:tcW w:w="0" w:type="auto"/>
          </w:tcPr>
          <w:p w14:paraId="0CD9F29B" w14:textId="75BE932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03CD191" w14:textId="2B1F83F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0" w:type="auto"/>
          </w:tcPr>
          <w:p w14:paraId="5840766D" w14:textId="7316D4C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0012</w:t>
            </w:r>
          </w:p>
        </w:tc>
        <w:tc>
          <w:tcPr>
            <w:tcW w:w="0" w:type="auto"/>
          </w:tcPr>
          <w:p w14:paraId="3C0C09C4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4DF79B3" w14:textId="4DEDB0A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C4C852A" w14:textId="329EF94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E9DA4DB" w14:textId="17CD968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0" w:type="auto"/>
          </w:tcPr>
          <w:p w14:paraId="20CA1E22" w14:textId="4515417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15939" w14:paraId="6972F16F" w14:textId="77777777" w:rsidTr="00115939">
        <w:tc>
          <w:tcPr>
            <w:tcW w:w="0" w:type="auto"/>
          </w:tcPr>
          <w:p w14:paraId="30244B1F" w14:textId="79A527B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R4-2215207</w:t>
            </w:r>
          </w:p>
        </w:tc>
        <w:tc>
          <w:tcPr>
            <w:tcW w:w="0" w:type="auto"/>
          </w:tcPr>
          <w:p w14:paraId="7B62C0F2" w14:textId="4FF22D2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38.176-2 (Rel-17, CAT B)</w:t>
            </w:r>
          </w:p>
        </w:tc>
        <w:tc>
          <w:tcPr>
            <w:tcW w:w="0" w:type="auto"/>
          </w:tcPr>
          <w:p w14:paraId="1690F835" w14:textId="18BB846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28EB922" w14:textId="6CD2CBE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0" w:type="auto"/>
          </w:tcPr>
          <w:p w14:paraId="486129D0" w14:textId="6DE4C25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0013</w:t>
            </w:r>
          </w:p>
        </w:tc>
        <w:tc>
          <w:tcPr>
            <w:tcW w:w="0" w:type="auto"/>
          </w:tcPr>
          <w:p w14:paraId="528DEFF2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A3AF985" w14:textId="7BFF8B3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3833EA8" w14:textId="158BDB0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D07769E" w14:textId="315F4C2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0" w:type="auto"/>
          </w:tcPr>
          <w:p w14:paraId="325E5F18" w14:textId="2FF84FA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49E41AC3" w14:textId="77777777" w:rsidTr="00115939">
        <w:tc>
          <w:tcPr>
            <w:tcW w:w="0" w:type="auto"/>
          </w:tcPr>
          <w:p w14:paraId="5572F783" w14:textId="4EE39A7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R4-2211605</w:t>
            </w:r>
          </w:p>
        </w:tc>
        <w:tc>
          <w:tcPr>
            <w:tcW w:w="0" w:type="auto"/>
          </w:tcPr>
          <w:p w14:paraId="368E4916" w14:textId="0CAA534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R17 38307 to add UL configurations for inter-band combinations and overlapping bands</w:t>
            </w:r>
          </w:p>
        </w:tc>
        <w:tc>
          <w:tcPr>
            <w:tcW w:w="0" w:type="auto"/>
          </w:tcPr>
          <w:p w14:paraId="0B96AB6F" w14:textId="7D488DA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 Nokia, Nokia Shanghai Bell</w:t>
            </w:r>
          </w:p>
        </w:tc>
        <w:tc>
          <w:tcPr>
            <w:tcW w:w="0" w:type="auto"/>
          </w:tcPr>
          <w:p w14:paraId="2E3B7E04" w14:textId="636FEE0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0" w:type="auto"/>
          </w:tcPr>
          <w:p w14:paraId="3B5E3E3D" w14:textId="580A733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0107</w:t>
            </w:r>
          </w:p>
        </w:tc>
        <w:tc>
          <w:tcPr>
            <w:tcW w:w="0" w:type="auto"/>
          </w:tcPr>
          <w:p w14:paraId="29867B62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738348C" w14:textId="23F27FB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2449F73" w14:textId="291B341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DA5C849" w14:textId="13A9A28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0" w:type="auto"/>
          </w:tcPr>
          <w:p w14:paraId="2C015344" w14:textId="6DCC146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5ACBE1C" w14:textId="77777777" w:rsidTr="00115939">
        <w:tc>
          <w:tcPr>
            <w:tcW w:w="0" w:type="auto"/>
          </w:tcPr>
          <w:p w14:paraId="066AAAE6" w14:textId="1F05F77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R4-2211750</w:t>
            </w:r>
          </w:p>
        </w:tc>
        <w:tc>
          <w:tcPr>
            <w:tcW w:w="0" w:type="auto"/>
          </w:tcPr>
          <w:p w14:paraId="452AF187" w14:textId="42F43C8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UE validation process of new channel bandwidth(s) introduced in later release during initial access</w:t>
            </w:r>
          </w:p>
        </w:tc>
        <w:tc>
          <w:tcPr>
            <w:tcW w:w="0" w:type="auto"/>
          </w:tcPr>
          <w:p w14:paraId="1B8095D2" w14:textId="2EC37AF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2F006199" w14:textId="1C5005E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0" w:type="auto"/>
          </w:tcPr>
          <w:p w14:paraId="3CACE8EC" w14:textId="44FE678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0108</w:t>
            </w:r>
          </w:p>
        </w:tc>
        <w:tc>
          <w:tcPr>
            <w:tcW w:w="0" w:type="auto"/>
          </w:tcPr>
          <w:p w14:paraId="5070845E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792F3CD" w14:textId="6ED650E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B9FB74C" w14:textId="2EEA83D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9479E73" w14:textId="75D175F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NR_bands_R17_BWs</w:t>
            </w:r>
          </w:p>
        </w:tc>
        <w:tc>
          <w:tcPr>
            <w:tcW w:w="0" w:type="auto"/>
          </w:tcPr>
          <w:p w14:paraId="3B967253" w14:textId="7FA6BBB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15939" w14:paraId="6D62A407" w14:textId="77777777" w:rsidTr="00115939">
        <w:tc>
          <w:tcPr>
            <w:tcW w:w="0" w:type="auto"/>
          </w:tcPr>
          <w:p w14:paraId="19F28E5D" w14:textId="7C3B968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R4-2214365</w:t>
            </w:r>
          </w:p>
        </w:tc>
        <w:tc>
          <w:tcPr>
            <w:tcW w:w="0" w:type="auto"/>
          </w:tcPr>
          <w:p w14:paraId="094C52BD" w14:textId="150BA2B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 for introduction of release independence for MMSE-IRC receiver requirements</w:t>
            </w:r>
          </w:p>
        </w:tc>
        <w:tc>
          <w:tcPr>
            <w:tcW w:w="0" w:type="auto"/>
          </w:tcPr>
          <w:p w14:paraId="500EE50A" w14:textId="7A6E64A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6759C4E" w14:textId="7818458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0" w:type="auto"/>
          </w:tcPr>
          <w:p w14:paraId="48FA36D9" w14:textId="562FB3B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0109</w:t>
            </w:r>
          </w:p>
        </w:tc>
        <w:tc>
          <w:tcPr>
            <w:tcW w:w="0" w:type="auto"/>
          </w:tcPr>
          <w:p w14:paraId="42170CDB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955083A" w14:textId="7F0D65F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E29444E" w14:textId="400CA3D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02E36C2" w14:textId="3FF57E0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NR_demod_enh2-Perf</w:t>
            </w:r>
          </w:p>
        </w:tc>
        <w:tc>
          <w:tcPr>
            <w:tcW w:w="0" w:type="auto"/>
          </w:tcPr>
          <w:p w14:paraId="77F782D2" w14:textId="47F11BC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2A43648B" w14:textId="77777777" w:rsidTr="00115939">
        <w:tc>
          <w:tcPr>
            <w:tcW w:w="0" w:type="auto"/>
          </w:tcPr>
          <w:p w14:paraId="0A6BFA4C" w14:textId="7674E39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R4-2211816</w:t>
            </w:r>
          </w:p>
        </w:tc>
        <w:tc>
          <w:tcPr>
            <w:tcW w:w="0" w:type="auto"/>
          </w:tcPr>
          <w:p w14:paraId="6B6DFE83" w14:textId="7D4CE3E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SL to Uu same carrier and same bandwidth switching</w:t>
            </w:r>
          </w:p>
        </w:tc>
        <w:tc>
          <w:tcPr>
            <w:tcW w:w="0" w:type="auto"/>
          </w:tcPr>
          <w:p w14:paraId="75C9DDAD" w14:textId="09D1493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C4A19E0" w14:textId="3CF3043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38.785</w:t>
            </w:r>
          </w:p>
        </w:tc>
        <w:tc>
          <w:tcPr>
            <w:tcW w:w="0" w:type="auto"/>
          </w:tcPr>
          <w:p w14:paraId="21CF9319" w14:textId="51F5C37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0" w:type="auto"/>
          </w:tcPr>
          <w:p w14:paraId="334AEF10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CC20F81" w14:textId="5C5988D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BD9A7C6" w14:textId="71E4B38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8061D97" w14:textId="6DC7CD5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0" w:type="auto"/>
          </w:tcPr>
          <w:p w14:paraId="6DA9E858" w14:textId="251E066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3470F1D1" w14:textId="77777777" w:rsidTr="00115939">
        <w:tc>
          <w:tcPr>
            <w:tcW w:w="0" w:type="auto"/>
          </w:tcPr>
          <w:p w14:paraId="0B3B7C55" w14:textId="6BF9A3E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R4-2214567</w:t>
            </w:r>
          </w:p>
        </w:tc>
        <w:tc>
          <w:tcPr>
            <w:tcW w:w="0" w:type="auto"/>
          </w:tcPr>
          <w:p w14:paraId="041D78B0" w14:textId="6312ECD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SL to Uu same carrier and same bandwidth switching</w:t>
            </w:r>
          </w:p>
        </w:tc>
        <w:tc>
          <w:tcPr>
            <w:tcW w:w="0" w:type="auto"/>
          </w:tcPr>
          <w:p w14:paraId="79ABA710" w14:textId="6814552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9351AAE" w14:textId="6F13DF0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38.785</w:t>
            </w:r>
          </w:p>
        </w:tc>
        <w:tc>
          <w:tcPr>
            <w:tcW w:w="0" w:type="auto"/>
          </w:tcPr>
          <w:p w14:paraId="154D6772" w14:textId="6861222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0" w:type="auto"/>
          </w:tcPr>
          <w:p w14:paraId="558638E9" w14:textId="71674A8A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9421AD6" w14:textId="22A3885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80C5591" w14:textId="76B172C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C3B5CA4" w14:textId="108C1C1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0" w:type="auto"/>
          </w:tcPr>
          <w:p w14:paraId="7C5DC58F" w14:textId="6A1EB7B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15939" w14:paraId="089E3D9D" w14:textId="77777777" w:rsidTr="00115939">
        <w:tc>
          <w:tcPr>
            <w:tcW w:w="0" w:type="auto"/>
          </w:tcPr>
          <w:p w14:paraId="4E05E55D" w14:textId="39AE629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R4-2212458</w:t>
            </w:r>
          </w:p>
        </w:tc>
        <w:tc>
          <w:tcPr>
            <w:tcW w:w="0" w:type="auto"/>
          </w:tcPr>
          <w:p w14:paraId="533CEFAF" w14:textId="7209EBD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38.803: Addition of sub-array parameters for AAS BS relevant for the frequency range 24250 to 52600 MHz in subclause 5.2.3.2.4 and Annex C</w:t>
            </w:r>
          </w:p>
        </w:tc>
        <w:tc>
          <w:tcPr>
            <w:tcW w:w="0" w:type="auto"/>
          </w:tcPr>
          <w:p w14:paraId="63C3F0AD" w14:textId="01A86F0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F51076" w14:textId="35B8C2C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38.803</w:t>
            </w:r>
          </w:p>
        </w:tc>
        <w:tc>
          <w:tcPr>
            <w:tcW w:w="0" w:type="auto"/>
          </w:tcPr>
          <w:p w14:paraId="4A85631F" w14:textId="0C16091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0" w:type="auto"/>
          </w:tcPr>
          <w:p w14:paraId="7A38779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3511287" w14:textId="44679BC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0" w:type="auto"/>
          </w:tcPr>
          <w:p w14:paraId="3840BF40" w14:textId="55CF4A9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6F5DDE8" w14:textId="0C6DC9B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FS_NR_newRAT</w:t>
            </w:r>
          </w:p>
        </w:tc>
        <w:tc>
          <w:tcPr>
            <w:tcW w:w="0" w:type="auto"/>
          </w:tcPr>
          <w:p w14:paraId="414ED716" w14:textId="6AE04E2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15939" w14:paraId="6112F3E9" w14:textId="77777777" w:rsidTr="00115939">
        <w:tc>
          <w:tcPr>
            <w:tcW w:w="0" w:type="auto"/>
          </w:tcPr>
          <w:p w14:paraId="0091ADAE" w14:textId="2F2426A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R4-2215250</w:t>
            </w:r>
          </w:p>
        </w:tc>
        <w:tc>
          <w:tcPr>
            <w:tcW w:w="0" w:type="auto"/>
          </w:tcPr>
          <w:p w14:paraId="6FC0A95A" w14:textId="18ECD6C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38.817-01 maintenance (Rel-15)</w:t>
            </w:r>
          </w:p>
        </w:tc>
        <w:tc>
          <w:tcPr>
            <w:tcW w:w="0" w:type="auto"/>
          </w:tcPr>
          <w:p w14:paraId="4D2DC3ED" w14:textId="50F8438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</w:tcPr>
          <w:p w14:paraId="6FC24591" w14:textId="5F440EA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38.817-01</w:t>
            </w:r>
          </w:p>
        </w:tc>
        <w:tc>
          <w:tcPr>
            <w:tcW w:w="0" w:type="auto"/>
          </w:tcPr>
          <w:p w14:paraId="0AF3D027" w14:textId="50F1F5E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0024</w:t>
            </w:r>
          </w:p>
        </w:tc>
        <w:tc>
          <w:tcPr>
            <w:tcW w:w="0" w:type="auto"/>
          </w:tcPr>
          <w:p w14:paraId="4685210A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C51514C" w14:textId="6D7285D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6A8DA8D" w14:textId="5D855F6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6D53C80" w14:textId="60AA95A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D7EB5D7" w14:textId="0B3C760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09B4C698" w14:textId="77777777" w:rsidTr="00115939">
        <w:tc>
          <w:tcPr>
            <w:tcW w:w="0" w:type="auto"/>
          </w:tcPr>
          <w:p w14:paraId="0C78EE6B" w14:textId="77337D3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R4-2215251</w:t>
            </w:r>
          </w:p>
        </w:tc>
        <w:tc>
          <w:tcPr>
            <w:tcW w:w="0" w:type="auto"/>
          </w:tcPr>
          <w:p w14:paraId="165F3D24" w14:textId="0D57E2E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38.817-01 maintenance (Rel-16)</w:t>
            </w:r>
          </w:p>
        </w:tc>
        <w:tc>
          <w:tcPr>
            <w:tcW w:w="0" w:type="auto"/>
          </w:tcPr>
          <w:p w14:paraId="5EB93F61" w14:textId="7FA880A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</w:tcPr>
          <w:p w14:paraId="03C15A03" w14:textId="7E5D2EA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38.817-01</w:t>
            </w:r>
          </w:p>
        </w:tc>
        <w:tc>
          <w:tcPr>
            <w:tcW w:w="0" w:type="auto"/>
          </w:tcPr>
          <w:p w14:paraId="2BA6DC8A" w14:textId="57D2E94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0025</w:t>
            </w:r>
          </w:p>
        </w:tc>
        <w:tc>
          <w:tcPr>
            <w:tcW w:w="0" w:type="auto"/>
          </w:tcPr>
          <w:p w14:paraId="3B675D7E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77A8FEE" w14:textId="514BF5F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3F0592F" w14:textId="6A283F9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69A0AA2" w14:textId="251CD13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E96C949" w14:textId="5D93BFE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6D4D51A2" w14:textId="77777777" w:rsidTr="00115939">
        <w:tc>
          <w:tcPr>
            <w:tcW w:w="0" w:type="auto"/>
          </w:tcPr>
          <w:p w14:paraId="190C8826" w14:textId="4A41A84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R4-2215197</w:t>
            </w:r>
          </w:p>
        </w:tc>
        <w:tc>
          <w:tcPr>
            <w:tcW w:w="0" w:type="auto"/>
          </w:tcPr>
          <w:p w14:paraId="10CFE4BC" w14:textId="53E2033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TR 38.817-02 Maintenance (Rel-15, CAT F)</w:t>
            </w:r>
          </w:p>
        </w:tc>
        <w:tc>
          <w:tcPr>
            <w:tcW w:w="0" w:type="auto"/>
          </w:tcPr>
          <w:p w14:paraId="1286CC5A" w14:textId="20A210C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0" w:type="auto"/>
          </w:tcPr>
          <w:p w14:paraId="585A5A2E" w14:textId="046A53D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38.817-02</w:t>
            </w:r>
          </w:p>
        </w:tc>
        <w:tc>
          <w:tcPr>
            <w:tcW w:w="0" w:type="auto"/>
          </w:tcPr>
          <w:p w14:paraId="1D428D7A" w14:textId="7E1E7B9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0069</w:t>
            </w:r>
          </w:p>
        </w:tc>
        <w:tc>
          <w:tcPr>
            <w:tcW w:w="0" w:type="auto"/>
          </w:tcPr>
          <w:p w14:paraId="1D3A30FA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C75AE60" w14:textId="7278946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9AF84A0" w14:textId="16E1AB4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D7FA93E" w14:textId="6A7397E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58C956D" w14:textId="6F96869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6BBCBDA1" w14:textId="77777777" w:rsidTr="00115939">
        <w:tc>
          <w:tcPr>
            <w:tcW w:w="0" w:type="auto"/>
          </w:tcPr>
          <w:p w14:paraId="23AD324E" w14:textId="42C3BFC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R4-2211592</w:t>
            </w:r>
          </w:p>
        </w:tc>
        <w:tc>
          <w:tcPr>
            <w:tcW w:w="0" w:type="auto"/>
          </w:tcPr>
          <w:p w14:paraId="466F95C1" w14:textId="6AA1EE1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Number of HARQ Processes</w:t>
            </w:r>
          </w:p>
        </w:tc>
        <w:tc>
          <w:tcPr>
            <w:tcW w:w="0" w:type="auto"/>
          </w:tcPr>
          <w:p w14:paraId="41D0E887" w14:textId="6138DC2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06754D9A" w14:textId="5D62832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38.827</w:t>
            </w:r>
          </w:p>
        </w:tc>
        <w:tc>
          <w:tcPr>
            <w:tcW w:w="0" w:type="auto"/>
          </w:tcPr>
          <w:p w14:paraId="5D2EB628" w14:textId="274F72B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0" w:type="auto"/>
          </w:tcPr>
          <w:p w14:paraId="640EF29F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C7EB2A7" w14:textId="2DF0019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39871EF" w14:textId="6B79B90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A579951" w14:textId="37BCEE3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FS_NR_MIMO_OTA_test</w:t>
            </w:r>
          </w:p>
        </w:tc>
        <w:tc>
          <w:tcPr>
            <w:tcW w:w="0" w:type="auto"/>
          </w:tcPr>
          <w:p w14:paraId="6DA19ACE" w14:textId="660C246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15939" w14:paraId="08C6965B" w14:textId="77777777" w:rsidTr="00115939">
        <w:tc>
          <w:tcPr>
            <w:tcW w:w="0" w:type="auto"/>
          </w:tcPr>
          <w:p w14:paraId="2B0009D5" w14:textId="4582D7A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R4-2215201</w:t>
            </w:r>
          </w:p>
        </w:tc>
        <w:tc>
          <w:tcPr>
            <w:tcW w:w="0" w:type="auto"/>
          </w:tcPr>
          <w:p w14:paraId="3B85FA09" w14:textId="4799180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TR 38.827 maintenance (Rel-16, CAT F)</w:t>
            </w:r>
          </w:p>
        </w:tc>
        <w:tc>
          <w:tcPr>
            <w:tcW w:w="0" w:type="auto"/>
          </w:tcPr>
          <w:p w14:paraId="1DD5F3F4" w14:textId="573AF0D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Vivo</w:t>
            </w:r>
          </w:p>
        </w:tc>
        <w:tc>
          <w:tcPr>
            <w:tcW w:w="0" w:type="auto"/>
          </w:tcPr>
          <w:p w14:paraId="33FC9276" w14:textId="0B3692C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38.827</w:t>
            </w:r>
          </w:p>
        </w:tc>
        <w:tc>
          <w:tcPr>
            <w:tcW w:w="0" w:type="auto"/>
          </w:tcPr>
          <w:p w14:paraId="7B8B82E5" w14:textId="47AA470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0022</w:t>
            </w:r>
          </w:p>
        </w:tc>
        <w:tc>
          <w:tcPr>
            <w:tcW w:w="0" w:type="auto"/>
          </w:tcPr>
          <w:p w14:paraId="322976B7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BBC1721" w14:textId="6A744DE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9D04638" w14:textId="0ADDA01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622CEA6" w14:textId="7354426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FS_NR_MIMO_OTA_test</w:t>
            </w:r>
          </w:p>
        </w:tc>
        <w:tc>
          <w:tcPr>
            <w:tcW w:w="0" w:type="auto"/>
          </w:tcPr>
          <w:p w14:paraId="405E9D55" w14:textId="0284BA1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489B91F" w14:textId="77777777" w:rsidTr="00115939">
        <w:tc>
          <w:tcPr>
            <w:tcW w:w="0" w:type="auto"/>
          </w:tcPr>
          <w:p w14:paraId="2C8F8805" w14:textId="028F88A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R4-2213416</w:t>
            </w:r>
          </w:p>
        </w:tc>
        <w:tc>
          <w:tcPr>
            <w:tcW w:w="0" w:type="auto"/>
          </w:tcPr>
          <w:p w14:paraId="1961E808" w14:textId="5779E62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38.834 on TAA configuration</w:t>
            </w:r>
          </w:p>
        </w:tc>
        <w:tc>
          <w:tcPr>
            <w:tcW w:w="0" w:type="auto"/>
          </w:tcPr>
          <w:p w14:paraId="5C0F47EE" w14:textId="7A7E3EB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1476B2C" w14:textId="5838718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38.834</w:t>
            </w:r>
          </w:p>
        </w:tc>
        <w:tc>
          <w:tcPr>
            <w:tcW w:w="0" w:type="auto"/>
          </w:tcPr>
          <w:p w14:paraId="3BE75E89" w14:textId="0867544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0" w:type="auto"/>
          </w:tcPr>
          <w:p w14:paraId="362288A9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5E17B88" w14:textId="7F190FA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64CFCD5" w14:textId="7F79FD5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28C247D" w14:textId="05F8C8B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NR_FR1_TRP_TRS-Core</w:t>
            </w:r>
          </w:p>
        </w:tc>
        <w:tc>
          <w:tcPr>
            <w:tcW w:w="0" w:type="auto"/>
          </w:tcPr>
          <w:p w14:paraId="75609038" w14:textId="343849A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54452E47" w14:textId="77777777" w:rsidTr="00115939">
        <w:tc>
          <w:tcPr>
            <w:tcW w:w="0" w:type="auto"/>
          </w:tcPr>
          <w:p w14:paraId="24931E92" w14:textId="7D0D2BB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R4-2214542</w:t>
            </w:r>
          </w:p>
        </w:tc>
        <w:tc>
          <w:tcPr>
            <w:tcW w:w="0" w:type="auto"/>
          </w:tcPr>
          <w:p w14:paraId="3B088335" w14:textId="7D51ED3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38.834 on TAA configuration</w:t>
            </w:r>
          </w:p>
        </w:tc>
        <w:tc>
          <w:tcPr>
            <w:tcW w:w="0" w:type="auto"/>
          </w:tcPr>
          <w:p w14:paraId="509E5C9F" w14:textId="4B06D8A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6542DD4" w14:textId="60B2985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38.834</w:t>
            </w:r>
          </w:p>
        </w:tc>
        <w:tc>
          <w:tcPr>
            <w:tcW w:w="0" w:type="auto"/>
          </w:tcPr>
          <w:p w14:paraId="466F17B3" w14:textId="3E8B56B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0" w:type="auto"/>
          </w:tcPr>
          <w:p w14:paraId="2EED0745" w14:textId="028A6FCB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63CA25B" w14:textId="13EF72E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F2D510D" w14:textId="6417A53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88B5151" w14:textId="7A2A20A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NR_FR1_TRP_TRS-Core</w:t>
            </w:r>
          </w:p>
        </w:tc>
        <w:tc>
          <w:tcPr>
            <w:tcW w:w="0" w:type="auto"/>
          </w:tcPr>
          <w:p w14:paraId="53BB51FD" w14:textId="3D3348D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6D797277" w14:textId="77777777" w:rsidTr="00115939">
        <w:tc>
          <w:tcPr>
            <w:tcW w:w="0" w:type="auto"/>
          </w:tcPr>
          <w:p w14:paraId="427AF501" w14:textId="67293C6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R4-2213155</w:t>
            </w:r>
          </w:p>
        </w:tc>
        <w:tc>
          <w:tcPr>
            <w:tcW w:w="0" w:type="auto"/>
          </w:tcPr>
          <w:p w14:paraId="02160BEC" w14:textId="34005C3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38.863 to maintain UE RF parts</w:t>
            </w:r>
          </w:p>
        </w:tc>
        <w:tc>
          <w:tcPr>
            <w:tcW w:w="0" w:type="auto"/>
          </w:tcPr>
          <w:p w14:paraId="22D40712" w14:textId="0CDFA24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B200912" w14:textId="7A61128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38.863</w:t>
            </w:r>
          </w:p>
        </w:tc>
        <w:tc>
          <w:tcPr>
            <w:tcW w:w="0" w:type="auto"/>
          </w:tcPr>
          <w:p w14:paraId="5708C59D" w14:textId="79116AC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0" w:type="auto"/>
          </w:tcPr>
          <w:p w14:paraId="0691FC38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859E34" w14:textId="2C3995E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612EAAA" w14:textId="3837A6E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EC130F6" w14:textId="4A0A3D9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747FFF7E" w14:textId="05EA802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7A69CEEE" w14:textId="77777777" w:rsidTr="00115939">
        <w:tc>
          <w:tcPr>
            <w:tcW w:w="0" w:type="auto"/>
          </w:tcPr>
          <w:p w14:paraId="15D335E4" w14:textId="483467C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R4-2213207</w:t>
            </w:r>
          </w:p>
        </w:tc>
        <w:tc>
          <w:tcPr>
            <w:tcW w:w="0" w:type="auto"/>
          </w:tcPr>
          <w:p w14:paraId="62C71B68" w14:textId="1D7E767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TR 38.863 on Regulatory aspects for HAPS</w:t>
            </w:r>
          </w:p>
        </w:tc>
        <w:tc>
          <w:tcPr>
            <w:tcW w:w="0" w:type="auto"/>
          </w:tcPr>
          <w:p w14:paraId="0B734BBC" w14:textId="1792A08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SoftBank</w:t>
            </w:r>
          </w:p>
        </w:tc>
        <w:tc>
          <w:tcPr>
            <w:tcW w:w="0" w:type="auto"/>
          </w:tcPr>
          <w:p w14:paraId="612D34CD" w14:textId="6F24F57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38.863</w:t>
            </w:r>
          </w:p>
        </w:tc>
        <w:tc>
          <w:tcPr>
            <w:tcW w:w="0" w:type="auto"/>
          </w:tcPr>
          <w:p w14:paraId="1E4F7D95" w14:textId="77EAC12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0" w:type="auto"/>
          </w:tcPr>
          <w:p w14:paraId="6A918030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AEFA114" w14:textId="0401FCD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6036ED6" w14:textId="5B4CC88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CBFB0E1" w14:textId="2BB68EE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70F176DC" w14:textId="1595314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4148866E" w14:textId="77777777" w:rsidTr="00115939">
        <w:tc>
          <w:tcPr>
            <w:tcW w:w="0" w:type="auto"/>
          </w:tcPr>
          <w:p w14:paraId="32F2FE25" w14:textId="1659F54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R4-2214540</w:t>
            </w:r>
          </w:p>
        </w:tc>
        <w:tc>
          <w:tcPr>
            <w:tcW w:w="0" w:type="auto"/>
          </w:tcPr>
          <w:p w14:paraId="2F0CA583" w14:textId="1422FA3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TR 38.863 on Regulatory aspects for HAPS</w:t>
            </w:r>
          </w:p>
        </w:tc>
        <w:tc>
          <w:tcPr>
            <w:tcW w:w="0" w:type="auto"/>
          </w:tcPr>
          <w:p w14:paraId="133664CA" w14:textId="1CE6A30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SoftBank</w:t>
            </w:r>
          </w:p>
        </w:tc>
        <w:tc>
          <w:tcPr>
            <w:tcW w:w="0" w:type="auto"/>
          </w:tcPr>
          <w:p w14:paraId="28C556D3" w14:textId="5709AF4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38.863</w:t>
            </w:r>
          </w:p>
        </w:tc>
        <w:tc>
          <w:tcPr>
            <w:tcW w:w="0" w:type="auto"/>
          </w:tcPr>
          <w:p w14:paraId="35A0B465" w14:textId="2995AE7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0" w:type="auto"/>
          </w:tcPr>
          <w:p w14:paraId="71355510" w14:textId="6E5351F0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60D46DE" w14:textId="0D7B594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6647675" w14:textId="501DB53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7214F1B" w14:textId="1EBDDB7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0" w:type="auto"/>
          </w:tcPr>
          <w:p w14:paraId="13E4882B" w14:textId="74985D6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0402F7E6" w14:textId="77777777" w:rsidTr="00115939">
        <w:tc>
          <w:tcPr>
            <w:tcW w:w="0" w:type="auto"/>
          </w:tcPr>
          <w:p w14:paraId="6F1B403E" w14:textId="00ECEAD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R4-2213180</w:t>
            </w:r>
          </w:p>
        </w:tc>
        <w:tc>
          <w:tcPr>
            <w:tcW w:w="0" w:type="auto"/>
          </w:tcPr>
          <w:p w14:paraId="037C86C2" w14:textId="1BF98A4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TR 38.884 for FR2-2 maximum DL testable SNR</w:t>
            </w:r>
          </w:p>
        </w:tc>
        <w:tc>
          <w:tcPr>
            <w:tcW w:w="0" w:type="auto"/>
          </w:tcPr>
          <w:p w14:paraId="5B4A7A3F" w14:textId="4F3B8A2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3409E73" w14:textId="3A30123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38.884</w:t>
            </w:r>
          </w:p>
        </w:tc>
        <w:tc>
          <w:tcPr>
            <w:tcW w:w="0" w:type="auto"/>
          </w:tcPr>
          <w:p w14:paraId="710B7A44" w14:textId="613866F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0" w:type="auto"/>
          </w:tcPr>
          <w:p w14:paraId="605E7066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20ACFE6" w14:textId="4BD292B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13D6720A" w14:textId="6852EB1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4E1A80D" w14:textId="5011BA2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FS_FR2_enhTestMethods</w:t>
            </w:r>
          </w:p>
        </w:tc>
        <w:tc>
          <w:tcPr>
            <w:tcW w:w="0" w:type="auto"/>
          </w:tcPr>
          <w:p w14:paraId="7FF8B9F5" w14:textId="532054F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15939" w14:paraId="4F167E91" w14:textId="77777777" w:rsidTr="00115939">
        <w:tc>
          <w:tcPr>
            <w:tcW w:w="0" w:type="auto"/>
          </w:tcPr>
          <w:p w14:paraId="715C1CC1" w14:textId="2D02686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R4-2214539</w:t>
            </w:r>
          </w:p>
        </w:tc>
        <w:tc>
          <w:tcPr>
            <w:tcW w:w="0" w:type="auto"/>
          </w:tcPr>
          <w:p w14:paraId="75C81398" w14:textId="506B13B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TR 38.884 for FR2-2 maximum DL testable SNR</w:t>
            </w:r>
          </w:p>
        </w:tc>
        <w:tc>
          <w:tcPr>
            <w:tcW w:w="0" w:type="auto"/>
          </w:tcPr>
          <w:p w14:paraId="17A4953F" w14:textId="36DF984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FFE6270" w14:textId="3AE215B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38.884</w:t>
            </w:r>
          </w:p>
        </w:tc>
        <w:tc>
          <w:tcPr>
            <w:tcW w:w="0" w:type="auto"/>
          </w:tcPr>
          <w:p w14:paraId="7D132046" w14:textId="0E66F3B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0" w:type="auto"/>
          </w:tcPr>
          <w:p w14:paraId="61CA2978" w14:textId="1EA10AE7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3A5CD2B" w14:textId="232BFBB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2ABCA5AB" w14:textId="69644D0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22C49B2" w14:textId="47EB220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FS_FR2_enhTestMethods</w:t>
            </w:r>
          </w:p>
        </w:tc>
        <w:tc>
          <w:tcPr>
            <w:tcW w:w="0" w:type="auto"/>
          </w:tcPr>
          <w:p w14:paraId="1813EA76" w14:textId="2285AB1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15939" w14:paraId="111DC018" w14:textId="77777777" w:rsidTr="00115939">
        <w:tc>
          <w:tcPr>
            <w:tcW w:w="0" w:type="auto"/>
          </w:tcPr>
          <w:p w14:paraId="7ACE791C" w14:textId="3D5F242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R4-2212460</w:t>
            </w:r>
          </w:p>
        </w:tc>
        <w:tc>
          <w:tcPr>
            <w:tcW w:w="0" w:type="auto"/>
          </w:tcPr>
          <w:p w14:paraId="5E091C95" w14:textId="05FB827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38.921: Addition of additional BS antenna parameters in subclause 8.1</w:t>
            </w:r>
          </w:p>
        </w:tc>
        <w:tc>
          <w:tcPr>
            <w:tcW w:w="0" w:type="auto"/>
          </w:tcPr>
          <w:p w14:paraId="1E9A723F" w14:textId="1CC8672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1DA6DE" w14:textId="4F29C97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38.921</w:t>
            </w:r>
          </w:p>
        </w:tc>
        <w:tc>
          <w:tcPr>
            <w:tcW w:w="0" w:type="auto"/>
          </w:tcPr>
          <w:p w14:paraId="5A974D2B" w14:textId="1122979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0004</w:t>
            </w:r>
          </w:p>
        </w:tc>
        <w:tc>
          <w:tcPr>
            <w:tcW w:w="0" w:type="auto"/>
          </w:tcPr>
          <w:p w14:paraId="79783F23" w14:textId="77777777" w:rsidR="00115939" w:rsidRPr="00115939" w:rsidRDefault="00115939" w:rsidP="00115939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51B1DB9" w14:textId="771E995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C500D5C" w14:textId="6BEE0A8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61D6361" w14:textId="2617C2F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FS_NR_IMT_param</w:t>
            </w:r>
          </w:p>
        </w:tc>
        <w:tc>
          <w:tcPr>
            <w:tcW w:w="0" w:type="auto"/>
          </w:tcPr>
          <w:p w14:paraId="207A5BBA" w14:textId="789FBF1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15939" w14:paraId="1503EFB3" w14:textId="77777777" w:rsidTr="00115939">
        <w:tc>
          <w:tcPr>
            <w:tcW w:w="0" w:type="auto"/>
          </w:tcPr>
          <w:p w14:paraId="7549AA9A" w14:textId="530F540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R4-2214530</w:t>
            </w:r>
          </w:p>
        </w:tc>
        <w:tc>
          <w:tcPr>
            <w:tcW w:w="0" w:type="auto"/>
          </w:tcPr>
          <w:p w14:paraId="2622B99A" w14:textId="0E17A4F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38.921: Addition of additional BS antenna parameters in subclause 8.1</w:t>
            </w:r>
          </w:p>
        </w:tc>
        <w:tc>
          <w:tcPr>
            <w:tcW w:w="0" w:type="auto"/>
          </w:tcPr>
          <w:p w14:paraId="1D3712E7" w14:textId="3C20DE2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DCE61B" w14:textId="53F6E45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38.921</w:t>
            </w:r>
          </w:p>
        </w:tc>
        <w:tc>
          <w:tcPr>
            <w:tcW w:w="0" w:type="auto"/>
          </w:tcPr>
          <w:p w14:paraId="097490E0" w14:textId="41A1DE1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0004</w:t>
            </w:r>
          </w:p>
        </w:tc>
        <w:tc>
          <w:tcPr>
            <w:tcW w:w="0" w:type="auto"/>
          </w:tcPr>
          <w:p w14:paraId="57E6868A" w14:textId="79D17942" w:rsidR="00115939" w:rsidRPr="00115939" w:rsidRDefault="00115939" w:rsidP="0011593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1C43992" w14:textId="7425CA9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FE15CEC" w14:textId="68D9049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3B69D22" w14:textId="68925F6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FS_NR_IMT_param</w:t>
            </w:r>
          </w:p>
        </w:tc>
        <w:tc>
          <w:tcPr>
            <w:tcW w:w="0" w:type="auto"/>
          </w:tcPr>
          <w:p w14:paraId="2FB6DB33" w14:textId="526231D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</w:tbl>
    <w:p w14:paraId="45A52EE2" w14:textId="77777777" w:rsidR="00115939" w:rsidRDefault="00115939" w:rsidP="00115939"/>
    <w:p w14:paraId="06B316FE" w14:textId="77777777" w:rsidR="00115939" w:rsidRDefault="00115939" w:rsidP="00115939">
      <w:pPr>
        <w:pStyle w:val="Heading2"/>
      </w:pPr>
      <w:r>
        <w:br w:type="page"/>
      </w:r>
      <w:r>
        <w:lastRenderedPageBreak/>
        <w:t>Annex C: Lists of liaisons</w:t>
      </w:r>
    </w:p>
    <w:p w14:paraId="6866DFEE" w14:textId="77777777" w:rsidR="00115939" w:rsidRDefault="00115939" w:rsidP="00115939">
      <w:pPr>
        <w:pStyle w:val="Heading3"/>
      </w:pPr>
      <w:r>
        <w:t>C1: Incoming liaison statements</w:t>
      </w:r>
    </w:p>
    <w:p w14:paraId="7EE0224D" w14:textId="77777777" w:rsidR="00115939" w:rsidRDefault="00115939" w:rsidP="00115939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166"/>
        <w:gridCol w:w="4526"/>
        <w:gridCol w:w="666"/>
        <w:gridCol w:w="967"/>
        <w:gridCol w:w="1207"/>
      </w:tblGrid>
      <w:tr w:rsidR="00115939" w14:paraId="5F190805" w14:textId="77777777" w:rsidTr="00AF7735">
        <w:tc>
          <w:tcPr>
            <w:tcW w:w="0" w:type="auto"/>
          </w:tcPr>
          <w:p w14:paraId="01232A60" w14:textId="5E55A1A6" w:rsidR="00115939" w:rsidRDefault="00115939" w:rsidP="00115939">
            <w:pPr>
              <w:pStyle w:val="TAH"/>
            </w:pPr>
            <w:r>
              <w:t>Document</w:t>
            </w:r>
          </w:p>
        </w:tc>
        <w:tc>
          <w:tcPr>
            <w:tcW w:w="1166" w:type="dxa"/>
          </w:tcPr>
          <w:p w14:paraId="3D1D4984" w14:textId="1627447C" w:rsidR="00115939" w:rsidRDefault="00115939" w:rsidP="00115939">
            <w:pPr>
              <w:pStyle w:val="TAH"/>
            </w:pPr>
            <w:r>
              <w:t>Original</w:t>
            </w:r>
          </w:p>
        </w:tc>
        <w:tc>
          <w:tcPr>
            <w:tcW w:w="4526" w:type="dxa"/>
          </w:tcPr>
          <w:p w14:paraId="279A1FFA" w14:textId="7B7B0117" w:rsidR="00115939" w:rsidRDefault="00115939" w:rsidP="00115939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5EC982A6" w14:textId="38E5CA77" w:rsidR="00115939" w:rsidRDefault="00115939" w:rsidP="00115939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14:paraId="73A6096C" w14:textId="6294FB7D" w:rsidR="00115939" w:rsidRDefault="00115939" w:rsidP="00115939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43C45C63" w14:textId="0880D676" w:rsidR="00115939" w:rsidRDefault="00115939" w:rsidP="00115939">
            <w:pPr>
              <w:pStyle w:val="TAH"/>
            </w:pPr>
            <w:r>
              <w:t>Reply TDoc</w:t>
            </w:r>
          </w:p>
        </w:tc>
      </w:tr>
      <w:tr w:rsidR="00115939" w14:paraId="38873840" w14:textId="77777777" w:rsidTr="00AF7735">
        <w:tc>
          <w:tcPr>
            <w:tcW w:w="0" w:type="auto"/>
          </w:tcPr>
          <w:p w14:paraId="5A83E510" w14:textId="3685D34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R4-2211503</w:t>
            </w:r>
          </w:p>
        </w:tc>
        <w:tc>
          <w:tcPr>
            <w:tcW w:w="1166" w:type="dxa"/>
          </w:tcPr>
          <w:p w14:paraId="10F7791F" w14:textId="4707377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R1-2205382</w:t>
            </w:r>
          </w:p>
        </w:tc>
        <w:tc>
          <w:tcPr>
            <w:tcW w:w="4526" w:type="dxa"/>
          </w:tcPr>
          <w:p w14:paraId="00EE59BB" w14:textId="7AE6AC0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the UE/TRP TEG framework</w:t>
            </w:r>
          </w:p>
        </w:tc>
        <w:tc>
          <w:tcPr>
            <w:tcW w:w="0" w:type="auto"/>
          </w:tcPr>
          <w:p w14:paraId="52F508A4" w14:textId="7E63BC9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D594DC7" w14:textId="534825A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099434" w14:textId="11D98EA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15939" w14:paraId="082149DB" w14:textId="77777777" w:rsidTr="00AF7735">
        <w:tc>
          <w:tcPr>
            <w:tcW w:w="0" w:type="auto"/>
          </w:tcPr>
          <w:p w14:paraId="35E22C53" w14:textId="001B154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R4-2211504</w:t>
            </w:r>
          </w:p>
        </w:tc>
        <w:tc>
          <w:tcPr>
            <w:tcW w:w="1166" w:type="dxa"/>
          </w:tcPr>
          <w:p w14:paraId="40CB3236" w14:textId="2A0BF98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R1-2205406</w:t>
            </w:r>
          </w:p>
        </w:tc>
        <w:tc>
          <w:tcPr>
            <w:tcW w:w="4526" w:type="dxa"/>
          </w:tcPr>
          <w:p w14:paraId="4E521516" w14:textId="28711E8B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updates of RRC parameters for Rel-17 positioning enhancements</w:t>
            </w:r>
          </w:p>
        </w:tc>
        <w:tc>
          <w:tcPr>
            <w:tcW w:w="0" w:type="auto"/>
          </w:tcPr>
          <w:p w14:paraId="3DFFD42B" w14:textId="16AD829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A7B5409" w14:textId="1977379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538BA7" w14:textId="0D9B7A5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15939" w14:paraId="25CD76BA" w14:textId="77777777" w:rsidTr="00AF7735">
        <w:tc>
          <w:tcPr>
            <w:tcW w:w="0" w:type="auto"/>
          </w:tcPr>
          <w:p w14:paraId="64A885FE" w14:textId="56507C4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R4-2211505</w:t>
            </w:r>
          </w:p>
        </w:tc>
        <w:tc>
          <w:tcPr>
            <w:tcW w:w="1166" w:type="dxa"/>
          </w:tcPr>
          <w:p w14:paraId="30295DA8" w14:textId="68BCD7A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R1-2205448</w:t>
            </w:r>
          </w:p>
        </w:tc>
        <w:tc>
          <w:tcPr>
            <w:tcW w:w="4526" w:type="dxa"/>
          </w:tcPr>
          <w:p w14:paraId="3DFABD97" w14:textId="2FA936E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power control for NR-DC</w:t>
            </w:r>
          </w:p>
        </w:tc>
        <w:tc>
          <w:tcPr>
            <w:tcW w:w="0" w:type="auto"/>
          </w:tcPr>
          <w:p w14:paraId="57480F3D" w14:textId="09ABCF4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27D78A5" w14:textId="1F3A9ED9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8A117C" w14:textId="26ECA11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15939" w14:paraId="301528A4" w14:textId="77777777" w:rsidTr="00AF7735">
        <w:tc>
          <w:tcPr>
            <w:tcW w:w="0" w:type="auto"/>
          </w:tcPr>
          <w:p w14:paraId="37F7890B" w14:textId="36C4DC1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R4-2211506</w:t>
            </w:r>
          </w:p>
        </w:tc>
        <w:tc>
          <w:tcPr>
            <w:tcW w:w="1166" w:type="dxa"/>
          </w:tcPr>
          <w:p w14:paraId="2E5132A1" w14:textId="393C474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R1-2205463</w:t>
            </w:r>
          </w:p>
        </w:tc>
        <w:tc>
          <w:tcPr>
            <w:tcW w:w="4526" w:type="dxa"/>
          </w:tcPr>
          <w:p w14:paraId="7C1016D6" w14:textId="58866DD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beam information of PUCCH SCell in PUCCH SCell activation procedure</w:t>
            </w:r>
          </w:p>
        </w:tc>
        <w:tc>
          <w:tcPr>
            <w:tcW w:w="0" w:type="auto"/>
          </w:tcPr>
          <w:p w14:paraId="10491378" w14:textId="3830BA2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E7CA2A8" w14:textId="40625D5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78EC7B" w14:textId="18A366B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15939" w14:paraId="50A44C35" w14:textId="77777777" w:rsidTr="00AF7735">
        <w:tc>
          <w:tcPr>
            <w:tcW w:w="0" w:type="auto"/>
          </w:tcPr>
          <w:p w14:paraId="62958138" w14:textId="4A0C61F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R4-2211507</w:t>
            </w:r>
          </w:p>
        </w:tc>
        <w:tc>
          <w:tcPr>
            <w:tcW w:w="1166" w:type="dxa"/>
          </w:tcPr>
          <w:p w14:paraId="1C8B1C3C" w14:textId="58185E2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R1-2205465</w:t>
            </w:r>
          </w:p>
        </w:tc>
        <w:tc>
          <w:tcPr>
            <w:tcW w:w="4526" w:type="dxa"/>
          </w:tcPr>
          <w:p w14:paraId="1FC6E9F0" w14:textId="39E2162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configuration of p-MaxEUTRA and p-NR-FR1</w:t>
            </w:r>
          </w:p>
        </w:tc>
        <w:tc>
          <w:tcPr>
            <w:tcW w:w="0" w:type="auto"/>
          </w:tcPr>
          <w:p w14:paraId="2D09623F" w14:textId="3178B14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C0ADE5B" w14:textId="7E35EC3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01303D" w14:textId="75B3409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15939" w14:paraId="3D8365DB" w14:textId="77777777" w:rsidTr="00AF7735">
        <w:tc>
          <w:tcPr>
            <w:tcW w:w="0" w:type="auto"/>
          </w:tcPr>
          <w:p w14:paraId="28ECA452" w14:textId="74E74FF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R4-2211508</w:t>
            </w:r>
          </w:p>
        </w:tc>
        <w:tc>
          <w:tcPr>
            <w:tcW w:w="1166" w:type="dxa"/>
          </w:tcPr>
          <w:p w14:paraId="1968A7AC" w14:textId="68F35C3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R1-2205502</w:t>
            </w:r>
          </w:p>
        </w:tc>
        <w:tc>
          <w:tcPr>
            <w:tcW w:w="4526" w:type="dxa"/>
          </w:tcPr>
          <w:p w14:paraId="5EF528B4" w14:textId="5B24BD1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UL Tx switching across 3 or 4 bands in Rel-18</w:t>
            </w:r>
          </w:p>
        </w:tc>
        <w:tc>
          <w:tcPr>
            <w:tcW w:w="0" w:type="auto"/>
          </w:tcPr>
          <w:p w14:paraId="7E277C92" w14:textId="2B77B7E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BE2DE8E" w14:textId="2AD820B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80CE9E" w14:textId="406C04F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15939" w14:paraId="23C23DFF" w14:textId="77777777" w:rsidTr="00AF7735">
        <w:tc>
          <w:tcPr>
            <w:tcW w:w="0" w:type="auto"/>
          </w:tcPr>
          <w:p w14:paraId="25E8A5AF" w14:textId="6DD12F3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R4-2211509</w:t>
            </w:r>
          </w:p>
        </w:tc>
        <w:tc>
          <w:tcPr>
            <w:tcW w:w="1166" w:type="dxa"/>
          </w:tcPr>
          <w:p w14:paraId="6928F14E" w14:textId="0D0D00B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R1-2205535</w:t>
            </w:r>
          </w:p>
        </w:tc>
        <w:tc>
          <w:tcPr>
            <w:tcW w:w="4526" w:type="dxa"/>
          </w:tcPr>
          <w:p w14:paraId="62BE2928" w14:textId="46E114B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introduction of an offset to transmit CD-SSB and NCD-SSB at different times</w:t>
            </w:r>
          </w:p>
        </w:tc>
        <w:tc>
          <w:tcPr>
            <w:tcW w:w="0" w:type="auto"/>
          </w:tcPr>
          <w:p w14:paraId="343DCBFB" w14:textId="43E49F1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1C73DF7" w14:textId="34B779A3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A10825" w14:textId="7DC244F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15939" w14:paraId="7B4E3CB3" w14:textId="77777777" w:rsidTr="00AF7735">
        <w:tc>
          <w:tcPr>
            <w:tcW w:w="0" w:type="auto"/>
          </w:tcPr>
          <w:p w14:paraId="0D171163" w14:textId="037B941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R4-2211510</w:t>
            </w:r>
          </w:p>
        </w:tc>
        <w:tc>
          <w:tcPr>
            <w:tcW w:w="1166" w:type="dxa"/>
          </w:tcPr>
          <w:p w14:paraId="4902CB32" w14:textId="36EC1F87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R1-2205543</w:t>
            </w:r>
          </w:p>
        </w:tc>
        <w:tc>
          <w:tcPr>
            <w:tcW w:w="4526" w:type="dxa"/>
          </w:tcPr>
          <w:p w14:paraId="0B3A1AE7" w14:textId="1B823F3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interference modelling for duplex evolution</w:t>
            </w:r>
          </w:p>
        </w:tc>
        <w:tc>
          <w:tcPr>
            <w:tcW w:w="0" w:type="auto"/>
          </w:tcPr>
          <w:p w14:paraId="4F26CC4F" w14:textId="6EC0955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E78DBFA" w14:textId="6D2D514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9BC12A" w14:textId="7E94704D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15939" w14:paraId="240F5A69" w14:textId="77777777" w:rsidTr="00AF7735">
        <w:tc>
          <w:tcPr>
            <w:tcW w:w="0" w:type="auto"/>
          </w:tcPr>
          <w:p w14:paraId="7D327C92" w14:textId="7C0C2BE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R4-2211511</w:t>
            </w:r>
          </w:p>
        </w:tc>
        <w:tc>
          <w:tcPr>
            <w:tcW w:w="1166" w:type="dxa"/>
          </w:tcPr>
          <w:p w14:paraId="14E1D8B7" w14:textId="79FC70B6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R1-2205582</w:t>
            </w:r>
          </w:p>
        </w:tc>
        <w:tc>
          <w:tcPr>
            <w:tcW w:w="4526" w:type="dxa"/>
          </w:tcPr>
          <w:p w14:paraId="374398B5" w14:textId="647D00C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TCI assumption for RSSI measurement for FR2-2</w:t>
            </w:r>
          </w:p>
        </w:tc>
        <w:tc>
          <w:tcPr>
            <w:tcW w:w="0" w:type="auto"/>
          </w:tcPr>
          <w:p w14:paraId="37462262" w14:textId="2A94E76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8A1E025" w14:textId="2D7F45D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20BD6A" w14:textId="06A6617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15939" w14:paraId="74F39C31" w14:textId="77777777" w:rsidTr="00AF7735">
        <w:tc>
          <w:tcPr>
            <w:tcW w:w="0" w:type="auto"/>
          </w:tcPr>
          <w:p w14:paraId="129DEB92" w14:textId="40BC0640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R4-2211512</w:t>
            </w:r>
          </w:p>
        </w:tc>
        <w:tc>
          <w:tcPr>
            <w:tcW w:w="1166" w:type="dxa"/>
          </w:tcPr>
          <w:p w14:paraId="4F62EEB8" w14:textId="0848A83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R1-2205593</w:t>
            </w:r>
          </w:p>
        </w:tc>
        <w:tc>
          <w:tcPr>
            <w:tcW w:w="4526" w:type="dxa"/>
          </w:tcPr>
          <w:p w14:paraId="216CE8E7" w14:textId="666AB73F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maximum uplink timing difference for Multi-DCI Multi-TRP with two TAs</w:t>
            </w:r>
          </w:p>
        </w:tc>
        <w:tc>
          <w:tcPr>
            <w:tcW w:w="0" w:type="auto"/>
          </w:tcPr>
          <w:p w14:paraId="6A2FBA82" w14:textId="2704E79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4131034" w14:textId="023587C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6161D9" w14:textId="5AA7147E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15939" w14:paraId="6C0CB26D" w14:textId="77777777" w:rsidTr="00AF7735">
        <w:tc>
          <w:tcPr>
            <w:tcW w:w="0" w:type="auto"/>
          </w:tcPr>
          <w:p w14:paraId="680E93A8" w14:textId="3E25E98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R4-2211513</w:t>
            </w:r>
          </w:p>
        </w:tc>
        <w:tc>
          <w:tcPr>
            <w:tcW w:w="1166" w:type="dxa"/>
          </w:tcPr>
          <w:p w14:paraId="12438853" w14:textId="4F7D73B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R1-2205609</w:t>
            </w:r>
          </w:p>
        </w:tc>
        <w:tc>
          <w:tcPr>
            <w:tcW w:w="4526" w:type="dxa"/>
          </w:tcPr>
          <w:p w14:paraId="43D18808" w14:textId="1ACCA40C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Rel-17 RAN1 UE features list for NR</w:t>
            </w:r>
          </w:p>
        </w:tc>
        <w:tc>
          <w:tcPr>
            <w:tcW w:w="0" w:type="auto"/>
          </w:tcPr>
          <w:p w14:paraId="585C775E" w14:textId="37BE2A2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E5C3088" w14:textId="156463E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BEB403" w14:textId="47586151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15939" w14:paraId="11DAD353" w14:textId="77777777" w:rsidTr="00AF7735">
        <w:tc>
          <w:tcPr>
            <w:tcW w:w="0" w:type="auto"/>
          </w:tcPr>
          <w:p w14:paraId="604319D7" w14:textId="12E9CF5A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R4-2211514</w:t>
            </w:r>
          </w:p>
        </w:tc>
        <w:tc>
          <w:tcPr>
            <w:tcW w:w="1166" w:type="dxa"/>
          </w:tcPr>
          <w:p w14:paraId="09432B72" w14:textId="2EC46C04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R1-2205612</w:t>
            </w:r>
          </w:p>
        </w:tc>
        <w:tc>
          <w:tcPr>
            <w:tcW w:w="4526" w:type="dxa"/>
          </w:tcPr>
          <w:p w14:paraId="70E65BD3" w14:textId="4070916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Rel-17 RAN1 UE features list for LTE</w:t>
            </w:r>
          </w:p>
        </w:tc>
        <w:tc>
          <w:tcPr>
            <w:tcW w:w="0" w:type="auto"/>
          </w:tcPr>
          <w:p w14:paraId="505D9C52" w14:textId="3986B585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242DA92" w14:textId="7FEE8362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C7D247" w14:textId="7C333F28" w:rsidR="00115939" w:rsidRPr="00115939" w:rsidRDefault="00115939" w:rsidP="0011593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AF7735" w14:paraId="227BDFC4" w14:textId="77777777" w:rsidTr="00AF7735">
        <w:tc>
          <w:tcPr>
            <w:tcW w:w="0" w:type="auto"/>
          </w:tcPr>
          <w:p w14:paraId="0B81151A" w14:textId="05442891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R4-2211515</w:t>
            </w:r>
          </w:p>
        </w:tc>
        <w:tc>
          <w:tcPr>
            <w:tcW w:w="1166" w:type="dxa"/>
          </w:tcPr>
          <w:p w14:paraId="721349E1" w14:textId="22D4E54B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R1-2205623</w:t>
            </w:r>
          </w:p>
        </w:tc>
        <w:tc>
          <w:tcPr>
            <w:tcW w:w="4526" w:type="dxa"/>
          </w:tcPr>
          <w:p w14:paraId="690628DC" w14:textId="5C6D44F0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LS on UE antenna gain for NR NTN coverage enhancement</w:t>
            </w:r>
          </w:p>
        </w:tc>
        <w:tc>
          <w:tcPr>
            <w:tcW w:w="0" w:type="auto"/>
          </w:tcPr>
          <w:p w14:paraId="2C5A5DF5" w14:textId="66FA8B18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RAN1</w:t>
            </w:r>
          </w:p>
        </w:tc>
        <w:tc>
          <w:tcPr>
            <w:tcW w:w="0" w:type="auto"/>
          </w:tcPr>
          <w:p w14:paraId="21D35846" w14:textId="34B704BE" w:rsidR="00AF7735" w:rsidRPr="00115939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EE27DB" w14:textId="55404BD1" w:rsidR="00AF7735" w:rsidRPr="00115939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AF7735" w14:paraId="35424B1F" w14:textId="77777777" w:rsidTr="00AF7735">
        <w:tc>
          <w:tcPr>
            <w:tcW w:w="0" w:type="auto"/>
          </w:tcPr>
          <w:p w14:paraId="53256CC7" w14:textId="0F6B4610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R4-2211516</w:t>
            </w:r>
          </w:p>
        </w:tc>
        <w:tc>
          <w:tcPr>
            <w:tcW w:w="1166" w:type="dxa"/>
          </w:tcPr>
          <w:p w14:paraId="5DCAFA0A" w14:textId="17445F3B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R1-2205639</w:t>
            </w:r>
          </w:p>
        </w:tc>
        <w:tc>
          <w:tcPr>
            <w:tcW w:w="4526" w:type="dxa"/>
          </w:tcPr>
          <w:p w14:paraId="4EE7331D" w14:textId="5313577E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LS on UE power limitation for STxMP in FR2</w:t>
            </w:r>
          </w:p>
        </w:tc>
        <w:tc>
          <w:tcPr>
            <w:tcW w:w="0" w:type="auto"/>
          </w:tcPr>
          <w:p w14:paraId="16A0C571" w14:textId="6CA562AD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RAN1</w:t>
            </w:r>
          </w:p>
        </w:tc>
        <w:tc>
          <w:tcPr>
            <w:tcW w:w="0" w:type="auto"/>
          </w:tcPr>
          <w:p w14:paraId="30C334BA" w14:textId="54195C67" w:rsidR="00AF7735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CA91A5" w14:textId="6BFAC0DE" w:rsidR="00AF7735" w:rsidRPr="00115939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AF7735" w14:paraId="4242C75E" w14:textId="77777777" w:rsidTr="00AF7735">
        <w:tc>
          <w:tcPr>
            <w:tcW w:w="0" w:type="auto"/>
          </w:tcPr>
          <w:p w14:paraId="0CD06D34" w14:textId="216B91A1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R4-2211517</w:t>
            </w:r>
          </w:p>
        </w:tc>
        <w:tc>
          <w:tcPr>
            <w:tcW w:w="1166" w:type="dxa"/>
          </w:tcPr>
          <w:p w14:paraId="32FA224F" w14:textId="35061C39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R1-2205640</w:t>
            </w:r>
          </w:p>
        </w:tc>
        <w:tc>
          <w:tcPr>
            <w:tcW w:w="4526" w:type="dxa"/>
          </w:tcPr>
          <w:p w14:paraId="4102EFF0" w14:textId="281059C3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LS to RAN4 on SSB measurement for L1-RSRP on inter-cell beam management</w:t>
            </w:r>
          </w:p>
        </w:tc>
        <w:tc>
          <w:tcPr>
            <w:tcW w:w="0" w:type="auto"/>
          </w:tcPr>
          <w:p w14:paraId="28BBAFB8" w14:textId="1FC77E23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RAN1</w:t>
            </w:r>
          </w:p>
        </w:tc>
        <w:tc>
          <w:tcPr>
            <w:tcW w:w="0" w:type="auto"/>
          </w:tcPr>
          <w:p w14:paraId="4350DE0A" w14:textId="0DC6029B" w:rsidR="00AF7735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630851" w14:textId="005EB4D3" w:rsidR="00AF7735" w:rsidRPr="00115939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AF7735" w14:paraId="29BB01A8" w14:textId="77777777" w:rsidTr="00AF7735">
        <w:tc>
          <w:tcPr>
            <w:tcW w:w="0" w:type="auto"/>
          </w:tcPr>
          <w:p w14:paraId="76C15389" w14:textId="36BEA1B5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R4-2211518</w:t>
            </w:r>
          </w:p>
        </w:tc>
        <w:tc>
          <w:tcPr>
            <w:tcW w:w="1166" w:type="dxa"/>
          </w:tcPr>
          <w:p w14:paraId="71AE94E5" w14:textId="46757C9D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R1-2205642</w:t>
            </w:r>
          </w:p>
        </w:tc>
        <w:tc>
          <w:tcPr>
            <w:tcW w:w="4526" w:type="dxa"/>
          </w:tcPr>
          <w:p w14:paraId="51930535" w14:textId="16505147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LS on UL Segmented Transmission for UL synchronization for IoT NTN</w:t>
            </w:r>
          </w:p>
        </w:tc>
        <w:tc>
          <w:tcPr>
            <w:tcW w:w="0" w:type="auto"/>
          </w:tcPr>
          <w:p w14:paraId="103BB160" w14:textId="433EBEC9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RAN1</w:t>
            </w:r>
          </w:p>
        </w:tc>
        <w:tc>
          <w:tcPr>
            <w:tcW w:w="0" w:type="auto"/>
          </w:tcPr>
          <w:p w14:paraId="5D1071A9" w14:textId="4C4BC530" w:rsidR="00AF7735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E54CAA" w14:textId="11D8A7AC" w:rsidR="00AF7735" w:rsidRPr="00115939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AF7735" w14:paraId="16384031" w14:textId="77777777" w:rsidTr="00AF7735">
        <w:tc>
          <w:tcPr>
            <w:tcW w:w="0" w:type="auto"/>
          </w:tcPr>
          <w:p w14:paraId="6D77D66C" w14:textId="4A4E7CE3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R4-2211519</w:t>
            </w:r>
          </w:p>
        </w:tc>
        <w:tc>
          <w:tcPr>
            <w:tcW w:w="1166" w:type="dxa"/>
          </w:tcPr>
          <w:p w14:paraId="2969E0ED" w14:textId="243A7EEF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R2- 2206267</w:t>
            </w:r>
          </w:p>
        </w:tc>
        <w:tc>
          <w:tcPr>
            <w:tcW w:w="4526" w:type="dxa"/>
          </w:tcPr>
          <w:p w14:paraId="5DE6A8F5" w14:textId="224AD68E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Reply LS on introduction of an offset to transmit CD-SSB and NCD-SSB at different times</w:t>
            </w:r>
          </w:p>
        </w:tc>
        <w:tc>
          <w:tcPr>
            <w:tcW w:w="0" w:type="auto"/>
          </w:tcPr>
          <w:p w14:paraId="74EC9611" w14:textId="5929F617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RAN2</w:t>
            </w:r>
          </w:p>
        </w:tc>
        <w:tc>
          <w:tcPr>
            <w:tcW w:w="0" w:type="auto"/>
          </w:tcPr>
          <w:p w14:paraId="33460CED" w14:textId="3FA51C32" w:rsidR="00AF7735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6AB897" w14:textId="3C37722C" w:rsidR="00AF7735" w:rsidRPr="00115939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AF7735" w14:paraId="7CF40BFF" w14:textId="77777777" w:rsidTr="00AF7735">
        <w:tc>
          <w:tcPr>
            <w:tcW w:w="0" w:type="auto"/>
          </w:tcPr>
          <w:p w14:paraId="07034848" w14:textId="4019EC07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R4-2211520</w:t>
            </w:r>
          </w:p>
        </w:tc>
        <w:tc>
          <w:tcPr>
            <w:tcW w:w="1166" w:type="dxa"/>
          </w:tcPr>
          <w:p w14:paraId="23F8B9A4" w14:textId="73245FE0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R2-2206388</w:t>
            </w:r>
          </w:p>
        </w:tc>
        <w:tc>
          <w:tcPr>
            <w:tcW w:w="4526" w:type="dxa"/>
          </w:tcPr>
          <w:p w14:paraId="17F686FF" w14:textId="2C15BD2F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LS on LocationMeasurementIndication contents and measurement gap parameters</w:t>
            </w:r>
          </w:p>
        </w:tc>
        <w:tc>
          <w:tcPr>
            <w:tcW w:w="0" w:type="auto"/>
          </w:tcPr>
          <w:p w14:paraId="67A5A3E0" w14:textId="39D2BEBA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RAN2</w:t>
            </w:r>
          </w:p>
        </w:tc>
        <w:tc>
          <w:tcPr>
            <w:tcW w:w="0" w:type="auto"/>
          </w:tcPr>
          <w:p w14:paraId="588CADE7" w14:textId="3623CAD1" w:rsidR="00AF7735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F8557B" w14:textId="16287CAF" w:rsidR="00AF7735" w:rsidRPr="00115939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AF7735" w14:paraId="13EE3597" w14:textId="77777777" w:rsidTr="00AF7735">
        <w:tc>
          <w:tcPr>
            <w:tcW w:w="0" w:type="auto"/>
          </w:tcPr>
          <w:p w14:paraId="397D3E4F" w14:textId="3D80A109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R4-2211521</w:t>
            </w:r>
          </w:p>
        </w:tc>
        <w:tc>
          <w:tcPr>
            <w:tcW w:w="1166" w:type="dxa"/>
          </w:tcPr>
          <w:p w14:paraId="14CC1C2B" w14:textId="557F1866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R2-2206418</w:t>
            </w:r>
          </w:p>
        </w:tc>
        <w:tc>
          <w:tcPr>
            <w:tcW w:w="4526" w:type="dxa"/>
          </w:tcPr>
          <w:p w14:paraId="75614B53" w14:textId="5907855F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Reply LS to RAN4 on RRM relaxation</w:t>
            </w:r>
          </w:p>
        </w:tc>
        <w:tc>
          <w:tcPr>
            <w:tcW w:w="0" w:type="auto"/>
          </w:tcPr>
          <w:p w14:paraId="3093A7B7" w14:textId="64EBAE66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RAN2</w:t>
            </w:r>
          </w:p>
        </w:tc>
        <w:tc>
          <w:tcPr>
            <w:tcW w:w="0" w:type="auto"/>
          </w:tcPr>
          <w:p w14:paraId="2B95D500" w14:textId="2A44075D" w:rsidR="00AF7735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191959" w14:textId="0EDB40B2" w:rsidR="00AF7735" w:rsidRPr="00115939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AF7735" w14:paraId="5630340A" w14:textId="77777777" w:rsidTr="00AF7735">
        <w:tc>
          <w:tcPr>
            <w:tcW w:w="0" w:type="auto"/>
          </w:tcPr>
          <w:p w14:paraId="2917EE03" w14:textId="0AAE9D9B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R4-2211522</w:t>
            </w:r>
          </w:p>
        </w:tc>
        <w:tc>
          <w:tcPr>
            <w:tcW w:w="1166" w:type="dxa"/>
          </w:tcPr>
          <w:p w14:paraId="1612AF27" w14:textId="07D7DCFF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R2-2206422</w:t>
            </w:r>
          </w:p>
        </w:tc>
        <w:tc>
          <w:tcPr>
            <w:tcW w:w="4526" w:type="dxa"/>
          </w:tcPr>
          <w:p w14:paraId="65D61846" w14:textId="10946A6D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Reply LS on configuration of p-MaxEUTRA and p-NR-FR1</w:t>
            </w:r>
          </w:p>
        </w:tc>
        <w:tc>
          <w:tcPr>
            <w:tcW w:w="0" w:type="auto"/>
          </w:tcPr>
          <w:p w14:paraId="616E1C9B" w14:textId="408E6E2C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RAN2</w:t>
            </w:r>
          </w:p>
        </w:tc>
        <w:tc>
          <w:tcPr>
            <w:tcW w:w="0" w:type="auto"/>
          </w:tcPr>
          <w:p w14:paraId="584C44B8" w14:textId="0C4DB233" w:rsidR="00AF7735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F51B98" w14:textId="1BBA1796" w:rsidR="00AF7735" w:rsidRPr="00115939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AF7735" w14:paraId="360FECEB" w14:textId="77777777" w:rsidTr="00AF7735">
        <w:tc>
          <w:tcPr>
            <w:tcW w:w="0" w:type="auto"/>
          </w:tcPr>
          <w:p w14:paraId="124948B7" w14:textId="67E0F3C9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R4-2211523</w:t>
            </w:r>
          </w:p>
        </w:tc>
        <w:tc>
          <w:tcPr>
            <w:tcW w:w="1166" w:type="dxa"/>
          </w:tcPr>
          <w:p w14:paraId="207754B2" w14:textId="7F45D13D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R2- 2206504</w:t>
            </w:r>
          </w:p>
        </w:tc>
        <w:tc>
          <w:tcPr>
            <w:tcW w:w="4526" w:type="dxa"/>
          </w:tcPr>
          <w:p w14:paraId="1CF8FDB1" w14:textId="28C39411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Reply LS on configuring margin for 1 Rx RedCap UEs</w:t>
            </w:r>
          </w:p>
        </w:tc>
        <w:tc>
          <w:tcPr>
            <w:tcW w:w="0" w:type="auto"/>
          </w:tcPr>
          <w:p w14:paraId="17293EA7" w14:textId="33257623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RAN2</w:t>
            </w:r>
          </w:p>
        </w:tc>
        <w:tc>
          <w:tcPr>
            <w:tcW w:w="0" w:type="auto"/>
          </w:tcPr>
          <w:p w14:paraId="24554DDC" w14:textId="4D278CCA" w:rsidR="00AF7735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98A572" w14:textId="0150FD2D" w:rsidR="00AF7735" w:rsidRPr="00115939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AF7735" w14:paraId="464AC9BE" w14:textId="77777777" w:rsidTr="00AF7735">
        <w:tc>
          <w:tcPr>
            <w:tcW w:w="0" w:type="auto"/>
          </w:tcPr>
          <w:p w14:paraId="1C00B96E" w14:textId="3BF553DD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R4-2211524</w:t>
            </w:r>
          </w:p>
        </w:tc>
        <w:tc>
          <w:tcPr>
            <w:tcW w:w="1166" w:type="dxa"/>
          </w:tcPr>
          <w:p w14:paraId="62D6846E" w14:textId="3479109D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R2- 2206662</w:t>
            </w:r>
          </w:p>
        </w:tc>
        <w:tc>
          <w:tcPr>
            <w:tcW w:w="4526" w:type="dxa"/>
          </w:tcPr>
          <w:p w14:paraId="5AA35723" w14:textId="72141A0D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Reply LS on NCD-SSB issues for RedCap UE</w:t>
            </w:r>
          </w:p>
        </w:tc>
        <w:tc>
          <w:tcPr>
            <w:tcW w:w="0" w:type="auto"/>
          </w:tcPr>
          <w:p w14:paraId="4752B820" w14:textId="3F31E2A0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RAN2</w:t>
            </w:r>
          </w:p>
        </w:tc>
        <w:tc>
          <w:tcPr>
            <w:tcW w:w="0" w:type="auto"/>
          </w:tcPr>
          <w:p w14:paraId="4B6E785E" w14:textId="1B0D4805" w:rsidR="00AF7735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0C98B2" w14:textId="6790A2C9" w:rsidR="00AF7735" w:rsidRPr="00115939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AF7735" w14:paraId="1A238FF0" w14:textId="77777777" w:rsidTr="00AF7735">
        <w:tc>
          <w:tcPr>
            <w:tcW w:w="0" w:type="auto"/>
          </w:tcPr>
          <w:p w14:paraId="3E2A5923" w14:textId="4D9F2A10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R4-2211525</w:t>
            </w:r>
          </w:p>
        </w:tc>
        <w:tc>
          <w:tcPr>
            <w:tcW w:w="1166" w:type="dxa"/>
          </w:tcPr>
          <w:p w14:paraId="79AA68C1" w14:textId="237F2FD4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R2-2206675</w:t>
            </w:r>
          </w:p>
        </w:tc>
        <w:tc>
          <w:tcPr>
            <w:tcW w:w="4526" w:type="dxa"/>
          </w:tcPr>
          <w:p w14:paraId="1981BA8A" w14:textId="083868AD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Reply LS to RAN4 on RLM/BFD relaxation</w:t>
            </w:r>
          </w:p>
        </w:tc>
        <w:tc>
          <w:tcPr>
            <w:tcW w:w="0" w:type="auto"/>
          </w:tcPr>
          <w:p w14:paraId="20DDEE84" w14:textId="77CFD9A8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RAN2</w:t>
            </w:r>
          </w:p>
        </w:tc>
        <w:tc>
          <w:tcPr>
            <w:tcW w:w="0" w:type="auto"/>
          </w:tcPr>
          <w:p w14:paraId="7D140222" w14:textId="32C1DC7D" w:rsidR="00AF7735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A2DDCC" w14:textId="523472F0" w:rsidR="00AF7735" w:rsidRPr="00115939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AF7735" w14:paraId="0FF55254" w14:textId="77777777" w:rsidTr="00AF7735">
        <w:tc>
          <w:tcPr>
            <w:tcW w:w="0" w:type="auto"/>
          </w:tcPr>
          <w:p w14:paraId="61559FD6" w14:textId="6E1D8D6A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R4-2211526</w:t>
            </w:r>
          </w:p>
        </w:tc>
        <w:tc>
          <w:tcPr>
            <w:tcW w:w="1166" w:type="dxa"/>
          </w:tcPr>
          <w:p w14:paraId="2CE1B0AE" w14:textId="615A94DB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R5-223635</w:t>
            </w:r>
          </w:p>
        </w:tc>
        <w:tc>
          <w:tcPr>
            <w:tcW w:w="4526" w:type="dxa"/>
          </w:tcPr>
          <w:p w14:paraId="6943D82D" w14:textId="77146360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LS on ModifiedMPR-Behaviour clarification for different power classes</w:t>
            </w:r>
          </w:p>
        </w:tc>
        <w:tc>
          <w:tcPr>
            <w:tcW w:w="0" w:type="auto"/>
          </w:tcPr>
          <w:p w14:paraId="6AC935CC" w14:textId="7BDDF172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RAN5</w:t>
            </w:r>
          </w:p>
        </w:tc>
        <w:tc>
          <w:tcPr>
            <w:tcW w:w="0" w:type="auto"/>
          </w:tcPr>
          <w:p w14:paraId="4421D230" w14:textId="412A3EA0" w:rsidR="00AF7735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8957AC" w14:textId="0CB14703" w:rsidR="00AF7735" w:rsidRPr="00115939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AF7735" w14:paraId="2B35DB8A" w14:textId="77777777" w:rsidTr="00AF7735">
        <w:tc>
          <w:tcPr>
            <w:tcW w:w="0" w:type="auto"/>
          </w:tcPr>
          <w:p w14:paraId="5164291F" w14:textId="7EC70108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R4-2211527</w:t>
            </w:r>
          </w:p>
        </w:tc>
        <w:tc>
          <w:tcPr>
            <w:tcW w:w="1166" w:type="dxa"/>
          </w:tcPr>
          <w:p w14:paraId="0A8A647B" w14:textId="6B0D8247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R5-223638</w:t>
            </w:r>
          </w:p>
        </w:tc>
        <w:tc>
          <w:tcPr>
            <w:tcW w:w="4526" w:type="dxa"/>
          </w:tcPr>
          <w:p w14:paraId="7A3D6A78" w14:textId="6435525C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LS to RAN4 on TT work for NR FR1 TRP TRS</w:t>
            </w:r>
          </w:p>
        </w:tc>
        <w:tc>
          <w:tcPr>
            <w:tcW w:w="0" w:type="auto"/>
          </w:tcPr>
          <w:p w14:paraId="212A68BE" w14:textId="0C84A684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RAN5</w:t>
            </w:r>
          </w:p>
        </w:tc>
        <w:tc>
          <w:tcPr>
            <w:tcW w:w="0" w:type="auto"/>
          </w:tcPr>
          <w:p w14:paraId="73011145" w14:textId="07FDEB20" w:rsidR="00AF7735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007284" w14:textId="3331E479" w:rsidR="00AF7735" w:rsidRPr="00115939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AF7735" w14:paraId="04B83C52" w14:textId="77777777" w:rsidTr="00AF7735">
        <w:tc>
          <w:tcPr>
            <w:tcW w:w="0" w:type="auto"/>
          </w:tcPr>
          <w:p w14:paraId="2813C7A8" w14:textId="337F94E8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R4-2211528</w:t>
            </w:r>
          </w:p>
        </w:tc>
        <w:tc>
          <w:tcPr>
            <w:tcW w:w="1166" w:type="dxa"/>
          </w:tcPr>
          <w:p w14:paraId="19DF412A" w14:textId="004BCD24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RP-221882</w:t>
            </w:r>
          </w:p>
        </w:tc>
        <w:tc>
          <w:tcPr>
            <w:tcW w:w="4526" w:type="dxa"/>
          </w:tcPr>
          <w:p w14:paraId="24D3A686" w14:textId="6CA57041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LS on frequency arrangements for IMT in the band 470 – 703 MHz</w:t>
            </w:r>
          </w:p>
        </w:tc>
        <w:tc>
          <w:tcPr>
            <w:tcW w:w="0" w:type="auto"/>
          </w:tcPr>
          <w:p w14:paraId="66A83A58" w14:textId="57F4D26B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RAN</w:t>
            </w:r>
          </w:p>
        </w:tc>
        <w:tc>
          <w:tcPr>
            <w:tcW w:w="0" w:type="auto"/>
          </w:tcPr>
          <w:p w14:paraId="5ED32FBD" w14:textId="1C16B221" w:rsidR="00AF7735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DB4378" w14:textId="2DBC49FF" w:rsidR="00AF7735" w:rsidRPr="00115939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AF7735" w14:paraId="3A3D4736" w14:textId="77777777" w:rsidTr="00AF7735">
        <w:tc>
          <w:tcPr>
            <w:tcW w:w="0" w:type="auto"/>
          </w:tcPr>
          <w:p w14:paraId="2AEED495" w14:textId="40804BA4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R4-2214218</w:t>
            </w:r>
          </w:p>
        </w:tc>
        <w:tc>
          <w:tcPr>
            <w:tcW w:w="1166" w:type="dxa"/>
          </w:tcPr>
          <w:p w14:paraId="275E13D9" w14:textId="77098E8E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R2-2208797</w:t>
            </w:r>
          </w:p>
        </w:tc>
        <w:tc>
          <w:tcPr>
            <w:tcW w:w="4526" w:type="dxa"/>
          </w:tcPr>
          <w:p w14:paraId="5F2C3CC1" w14:textId="21D06FD7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LS on DL-PRS measurements with reduced samples capability</w:t>
            </w:r>
          </w:p>
        </w:tc>
        <w:tc>
          <w:tcPr>
            <w:tcW w:w="0" w:type="auto"/>
          </w:tcPr>
          <w:p w14:paraId="3F23988C" w14:textId="6639431D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RAN2</w:t>
            </w:r>
          </w:p>
        </w:tc>
        <w:tc>
          <w:tcPr>
            <w:tcW w:w="0" w:type="auto"/>
          </w:tcPr>
          <w:p w14:paraId="53A003EE" w14:textId="2B6F8358" w:rsidR="00AF7735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C3AFD5" w14:textId="700E9A49" w:rsidR="00AF7735" w:rsidRPr="00115939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AF7735" w14:paraId="1797ACA9" w14:textId="77777777" w:rsidTr="00AF7735">
        <w:tc>
          <w:tcPr>
            <w:tcW w:w="0" w:type="auto"/>
          </w:tcPr>
          <w:p w14:paraId="5BE1AB5F" w14:textId="14E2B7BC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R4-2215133</w:t>
            </w:r>
          </w:p>
        </w:tc>
        <w:tc>
          <w:tcPr>
            <w:tcW w:w="1166" w:type="dxa"/>
          </w:tcPr>
          <w:p w14:paraId="7B7843A9" w14:textId="44AECB6F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R1-2207980</w:t>
            </w:r>
          </w:p>
        </w:tc>
        <w:tc>
          <w:tcPr>
            <w:tcW w:w="4526" w:type="dxa"/>
          </w:tcPr>
          <w:p w14:paraId="4FC896AA" w14:textId="545F5941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Reply LS on introduction of an offset to transmit CD-SSB and NCD-SSB at different times</w:t>
            </w:r>
          </w:p>
        </w:tc>
        <w:tc>
          <w:tcPr>
            <w:tcW w:w="0" w:type="auto"/>
          </w:tcPr>
          <w:p w14:paraId="5D48E3BA" w14:textId="3DD08D1F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RAN1</w:t>
            </w:r>
          </w:p>
        </w:tc>
        <w:tc>
          <w:tcPr>
            <w:tcW w:w="0" w:type="auto"/>
          </w:tcPr>
          <w:p w14:paraId="50554CF5" w14:textId="7B41E21E" w:rsidR="00AF7735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762C8A" w14:textId="298CA5FD" w:rsidR="00AF7735" w:rsidRPr="00115939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AF7735" w14:paraId="0693DB7C" w14:textId="77777777" w:rsidTr="00AF7735">
        <w:tc>
          <w:tcPr>
            <w:tcW w:w="0" w:type="auto"/>
          </w:tcPr>
          <w:p w14:paraId="30C7930E" w14:textId="58AF6303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R4-2215139</w:t>
            </w:r>
          </w:p>
        </w:tc>
        <w:tc>
          <w:tcPr>
            <w:tcW w:w="1166" w:type="dxa"/>
          </w:tcPr>
          <w:p w14:paraId="73615ABF" w14:textId="00BF2E21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R2-2208810</w:t>
            </w:r>
          </w:p>
        </w:tc>
        <w:tc>
          <w:tcPr>
            <w:tcW w:w="4526" w:type="dxa"/>
          </w:tcPr>
          <w:p w14:paraId="78E34958" w14:textId="68EFFDC2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LS on support of positioning in FR2-2</w:t>
            </w:r>
          </w:p>
        </w:tc>
        <w:tc>
          <w:tcPr>
            <w:tcW w:w="0" w:type="auto"/>
          </w:tcPr>
          <w:p w14:paraId="4281ADD4" w14:textId="04C2B316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RAN2</w:t>
            </w:r>
          </w:p>
        </w:tc>
        <w:tc>
          <w:tcPr>
            <w:tcW w:w="0" w:type="auto"/>
          </w:tcPr>
          <w:p w14:paraId="03F67769" w14:textId="13C8B5F3" w:rsidR="00AF7735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4F9F02" w14:textId="15F8F95B" w:rsidR="00AF7735" w:rsidRPr="00115939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AF7735" w14:paraId="71C3EF20" w14:textId="77777777" w:rsidTr="00AF7735">
        <w:tc>
          <w:tcPr>
            <w:tcW w:w="0" w:type="auto"/>
          </w:tcPr>
          <w:p w14:paraId="7157C9A8" w14:textId="5B766160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R4-2215140</w:t>
            </w:r>
          </w:p>
        </w:tc>
        <w:tc>
          <w:tcPr>
            <w:tcW w:w="1166" w:type="dxa"/>
          </w:tcPr>
          <w:p w14:paraId="4FE03947" w14:textId="4159626F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R2-2209002</w:t>
            </w:r>
          </w:p>
        </w:tc>
        <w:tc>
          <w:tcPr>
            <w:tcW w:w="4526" w:type="dxa"/>
          </w:tcPr>
          <w:p w14:paraId="68022D63" w14:textId="59E6F1F0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LS to RAN4 on DC location</w:t>
            </w:r>
          </w:p>
        </w:tc>
        <w:tc>
          <w:tcPr>
            <w:tcW w:w="0" w:type="auto"/>
          </w:tcPr>
          <w:p w14:paraId="36940B94" w14:textId="3C5CF7C8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RAN2</w:t>
            </w:r>
          </w:p>
        </w:tc>
        <w:tc>
          <w:tcPr>
            <w:tcW w:w="0" w:type="auto"/>
          </w:tcPr>
          <w:p w14:paraId="688CF3B8" w14:textId="0B82D5E1" w:rsidR="00AF7735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6EDA93" w14:textId="3553C698" w:rsidR="00AF7735" w:rsidRPr="00115939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AF7735" w14:paraId="057ACDBE" w14:textId="77777777" w:rsidTr="00AF7735">
        <w:tc>
          <w:tcPr>
            <w:tcW w:w="0" w:type="auto"/>
          </w:tcPr>
          <w:p w14:paraId="04B98189" w14:textId="6782804E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R4-2215141</w:t>
            </w:r>
          </w:p>
        </w:tc>
        <w:tc>
          <w:tcPr>
            <w:tcW w:w="1166" w:type="dxa"/>
          </w:tcPr>
          <w:p w14:paraId="5BAB2655" w14:textId="1D2209E1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R2-2209013</w:t>
            </w:r>
          </w:p>
        </w:tc>
        <w:tc>
          <w:tcPr>
            <w:tcW w:w="4526" w:type="dxa"/>
          </w:tcPr>
          <w:p w14:paraId="4FEA623F" w14:textId="0BDC64B3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Reply LS on TA validation for CG-SDT</w:t>
            </w:r>
          </w:p>
        </w:tc>
        <w:tc>
          <w:tcPr>
            <w:tcW w:w="0" w:type="auto"/>
          </w:tcPr>
          <w:p w14:paraId="6DC7DCC8" w14:textId="559A949D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RAN2</w:t>
            </w:r>
          </w:p>
        </w:tc>
        <w:tc>
          <w:tcPr>
            <w:tcW w:w="0" w:type="auto"/>
          </w:tcPr>
          <w:p w14:paraId="276DD2F4" w14:textId="69F69559" w:rsidR="00AF7735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429C81" w14:textId="33CC7942" w:rsidR="00AF7735" w:rsidRPr="00115939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AF7735" w14:paraId="12FF17C0" w14:textId="77777777" w:rsidTr="00AF7735">
        <w:tc>
          <w:tcPr>
            <w:tcW w:w="0" w:type="auto"/>
          </w:tcPr>
          <w:p w14:paraId="5333B36F" w14:textId="148127C6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R4-2215150</w:t>
            </w:r>
          </w:p>
        </w:tc>
        <w:tc>
          <w:tcPr>
            <w:tcW w:w="1166" w:type="dxa"/>
          </w:tcPr>
          <w:p w14:paraId="0177991F" w14:textId="3DE1BB9B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R1-2207925</w:t>
            </w:r>
          </w:p>
        </w:tc>
        <w:tc>
          <w:tcPr>
            <w:tcW w:w="4526" w:type="dxa"/>
          </w:tcPr>
          <w:p w14:paraId="6439EE09" w14:textId="210FD8B5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LS on updated Rel-17 RAN1 UE features lists for NR after RAN1#110 Thursday</w:t>
            </w:r>
          </w:p>
        </w:tc>
        <w:tc>
          <w:tcPr>
            <w:tcW w:w="0" w:type="auto"/>
          </w:tcPr>
          <w:p w14:paraId="1D6DBCD1" w14:textId="26442686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RAN1</w:t>
            </w:r>
          </w:p>
        </w:tc>
        <w:tc>
          <w:tcPr>
            <w:tcW w:w="0" w:type="auto"/>
          </w:tcPr>
          <w:p w14:paraId="15F1724C" w14:textId="4654B178" w:rsidR="00AF7735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BA9550" w14:textId="3A290FED" w:rsidR="00AF7735" w:rsidRPr="00115939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AF7735" w14:paraId="26E0E0AD" w14:textId="77777777" w:rsidTr="00AF7735">
        <w:tc>
          <w:tcPr>
            <w:tcW w:w="0" w:type="auto"/>
          </w:tcPr>
          <w:p w14:paraId="5F3ED3A0" w14:textId="39DF9EF0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R4-2215151</w:t>
            </w:r>
          </w:p>
        </w:tc>
        <w:tc>
          <w:tcPr>
            <w:tcW w:w="1166" w:type="dxa"/>
          </w:tcPr>
          <w:p w14:paraId="084987C8" w14:textId="17E6EBFF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R1-2207926</w:t>
            </w:r>
          </w:p>
        </w:tc>
        <w:tc>
          <w:tcPr>
            <w:tcW w:w="4526" w:type="dxa"/>
          </w:tcPr>
          <w:p w14:paraId="07EAB14B" w14:textId="77F95BA3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Rel-17 RAN1 UE features lists for LTE after RAN1#110 Thursday</w:t>
            </w:r>
          </w:p>
        </w:tc>
        <w:tc>
          <w:tcPr>
            <w:tcW w:w="0" w:type="auto"/>
          </w:tcPr>
          <w:p w14:paraId="51A02F1C" w14:textId="1F86B434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RAN1</w:t>
            </w:r>
          </w:p>
        </w:tc>
        <w:tc>
          <w:tcPr>
            <w:tcW w:w="0" w:type="auto"/>
          </w:tcPr>
          <w:p w14:paraId="093C2D1A" w14:textId="5454CDF0" w:rsidR="00AF7735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9AEF72" w14:textId="546D5E08" w:rsidR="00AF7735" w:rsidRPr="00115939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AF7735" w14:paraId="7AAE6A84" w14:textId="77777777" w:rsidTr="00AF7735">
        <w:tc>
          <w:tcPr>
            <w:tcW w:w="0" w:type="auto"/>
          </w:tcPr>
          <w:p w14:paraId="1C1814C8" w14:textId="52E12604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R4-2215152</w:t>
            </w:r>
          </w:p>
        </w:tc>
        <w:tc>
          <w:tcPr>
            <w:tcW w:w="1166" w:type="dxa"/>
          </w:tcPr>
          <w:p w14:paraId="62E1FE84" w14:textId="10F86271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R1-2207935</w:t>
            </w:r>
          </w:p>
        </w:tc>
        <w:tc>
          <w:tcPr>
            <w:tcW w:w="4526" w:type="dxa"/>
          </w:tcPr>
          <w:p w14:paraId="12EE0132" w14:textId="343D6BC9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Reply LS on clarification of RACH prioritisation rules between LTE and NR-U</w:t>
            </w:r>
          </w:p>
        </w:tc>
        <w:tc>
          <w:tcPr>
            <w:tcW w:w="0" w:type="auto"/>
          </w:tcPr>
          <w:p w14:paraId="4FB09C93" w14:textId="0DBBFA59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RAN1</w:t>
            </w:r>
          </w:p>
        </w:tc>
        <w:tc>
          <w:tcPr>
            <w:tcW w:w="0" w:type="auto"/>
          </w:tcPr>
          <w:p w14:paraId="4573A332" w14:textId="02BD3DB0" w:rsidR="00AF7735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488F4F" w14:textId="30F4482E" w:rsidR="00AF7735" w:rsidRPr="00115939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AF7735" w14:paraId="213A9431" w14:textId="77777777" w:rsidTr="00AF7735">
        <w:tc>
          <w:tcPr>
            <w:tcW w:w="0" w:type="auto"/>
          </w:tcPr>
          <w:p w14:paraId="1039393A" w14:textId="227C5693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R4-2215153</w:t>
            </w:r>
          </w:p>
        </w:tc>
        <w:tc>
          <w:tcPr>
            <w:tcW w:w="1166" w:type="dxa"/>
          </w:tcPr>
          <w:p w14:paraId="7E551DE3" w14:textId="23E5437F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R1-2207940</w:t>
            </w:r>
          </w:p>
        </w:tc>
        <w:tc>
          <w:tcPr>
            <w:tcW w:w="4526" w:type="dxa"/>
          </w:tcPr>
          <w:p w14:paraId="22689A08" w14:textId="335CC354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Reply LS on DL-PRS measurements with reduced samples capability</w:t>
            </w:r>
          </w:p>
        </w:tc>
        <w:tc>
          <w:tcPr>
            <w:tcW w:w="0" w:type="auto"/>
          </w:tcPr>
          <w:p w14:paraId="21E9F575" w14:textId="7F7FD86F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RAN1</w:t>
            </w:r>
          </w:p>
        </w:tc>
        <w:tc>
          <w:tcPr>
            <w:tcW w:w="0" w:type="auto"/>
          </w:tcPr>
          <w:p w14:paraId="277A4719" w14:textId="2681CBE1" w:rsidR="00AF7735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064966" w14:textId="5C7745F0" w:rsidR="00AF7735" w:rsidRPr="00115939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AF7735" w14:paraId="2FF7D749" w14:textId="77777777" w:rsidTr="00AF7735">
        <w:tc>
          <w:tcPr>
            <w:tcW w:w="0" w:type="auto"/>
          </w:tcPr>
          <w:p w14:paraId="5F53CFE0" w14:textId="17120731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R4-2211516</w:t>
            </w:r>
          </w:p>
        </w:tc>
        <w:tc>
          <w:tcPr>
            <w:tcW w:w="1166" w:type="dxa"/>
          </w:tcPr>
          <w:p w14:paraId="2D5AA76F" w14:textId="2D5B2CB0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R1-2205639</w:t>
            </w:r>
          </w:p>
        </w:tc>
        <w:tc>
          <w:tcPr>
            <w:tcW w:w="4526" w:type="dxa"/>
          </w:tcPr>
          <w:p w14:paraId="09D605C0" w14:textId="08BE4808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LS on UE power limitation for STxMP in FR2</w:t>
            </w:r>
          </w:p>
        </w:tc>
        <w:tc>
          <w:tcPr>
            <w:tcW w:w="0" w:type="auto"/>
          </w:tcPr>
          <w:p w14:paraId="72A7419B" w14:textId="669F0BB0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RAN1</w:t>
            </w:r>
          </w:p>
        </w:tc>
        <w:tc>
          <w:tcPr>
            <w:tcW w:w="0" w:type="auto"/>
          </w:tcPr>
          <w:p w14:paraId="158CD39E" w14:textId="66C2E1CD" w:rsidR="00AF7735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9F150F" w14:textId="5D5D589A" w:rsidR="00AF7735" w:rsidRPr="00115939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AF7735" w14:paraId="3371B4B8" w14:textId="77777777" w:rsidTr="00AF7735">
        <w:tc>
          <w:tcPr>
            <w:tcW w:w="0" w:type="auto"/>
          </w:tcPr>
          <w:p w14:paraId="520AE881" w14:textId="29AAA8B6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R4-2211517</w:t>
            </w:r>
          </w:p>
        </w:tc>
        <w:tc>
          <w:tcPr>
            <w:tcW w:w="1166" w:type="dxa"/>
          </w:tcPr>
          <w:p w14:paraId="078686AA" w14:textId="1DCE35B4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R1-2205640</w:t>
            </w:r>
          </w:p>
        </w:tc>
        <w:tc>
          <w:tcPr>
            <w:tcW w:w="4526" w:type="dxa"/>
          </w:tcPr>
          <w:p w14:paraId="4EE8ED84" w14:textId="06DE1E92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LS to RAN4 on SSB measurement for L1-RSRP on inter-cell beam management</w:t>
            </w:r>
          </w:p>
        </w:tc>
        <w:tc>
          <w:tcPr>
            <w:tcW w:w="0" w:type="auto"/>
          </w:tcPr>
          <w:p w14:paraId="58ECBEE9" w14:textId="7E905865" w:rsidR="00AF7735" w:rsidRPr="00AF7735" w:rsidRDefault="00AF7735" w:rsidP="00AF7735">
            <w:pPr>
              <w:pStyle w:val="TAL"/>
              <w:rPr>
                <w:sz w:val="16"/>
                <w:szCs w:val="16"/>
              </w:rPr>
            </w:pPr>
            <w:r w:rsidRPr="00AF7735">
              <w:rPr>
                <w:sz w:val="16"/>
                <w:szCs w:val="16"/>
              </w:rPr>
              <w:t>RAN1</w:t>
            </w:r>
          </w:p>
        </w:tc>
        <w:tc>
          <w:tcPr>
            <w:tcW w:w="0" w:type="auto"/>
          </w:tcPr>
          <w:p w14:paraId="0D64E84F" w14:textId="611CF1B2" w:rsidR="00AF7735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30D53F" w14:textId="2E712D21" w:rsidR="00AF7735" w:rsidRPr="00115939" w:rsidRDefault="00AF7735" w:rsidP="00AF773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</w:tbl>
    <w:p w14:paraId="0B6C113C" w14:textId="77777777" w:rsidR="00115939" w:rsidRDefault="00115939" w:rsidP="00115939"/>
    <w:p w14:paraId="13288505" w14:textId="77777777" w:rsidR="00C43A48" w:rsidRPr="00C43A48" w:rsidRDefault="00C43A48" w:rsidP="00C43A4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C43A48">
        <w:rPr>
          <w:rFonts w:ascii="Arial" w:hAnsi="Arial"/>
          <w:sz w:val="28"/>
        </w:rPr>
        <w:lastRenderedPageBreak/>
        <w:t>C2: Outgoing liaison statements</w:t>
      </w:r>
    </w:p>
    <w:p w14:paraId="1483CF3C" w14:textId="77777777" w:rsidR="00C43A48" w:rsidRPr="00C43A48" w:rsidRDefault="00C43A48" w:rsidP="00C43A48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5276"/>
        <w:gridCol w:w="1419"/>
        <w:gridCol w:w="708"/>
        <w:gridCol w:w="1129"/>
      </w:tblGrid>
      <w:tr w:rsidR="00C43A48" w:rsidRPr="00C43A48" w14:paraId="2CFABA1F" w14:textId="77777777" w:rsidTr="00E52CEF">
        <w:tc>
          <w:tcPr>
            <w:tcW w:w="0" w:type="auto"/>
          </w:tcPr>
          <w:p w14:paraId="1FB1F00A" w14:textId="77777777" w:rsidR="00C43A48" w:rsidRPr="00C43A48" w:rsidRDefault="00C43A48" w:rsidP="00C43A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3A48">
              <w:rPr>
                <w:rFonts w:ascii="Arial" w:hAnsi="Arial"/>
                <w:b/>
                <w:sz w:val="18"/>
              </w:rPr>
              <w:t>Document</w:t>
            </w:r>
          </w:p>
        </w:tc>
        <w:tc>
          <w:tcPr>
            <w:tcW w:w="5276" w:type="dxa"/>
          </w:tcPr>
          <w:p w14:paraId="08526ECD" w14:textId="77777777" w:rsidR="00C43A48" w:rsidRPr="00C43A48" w:rsidRDefault="00C43A48" w:rsidP="00C43A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3A48"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1419" w:type="dxa"/>
          </w:tcPr>
          <w:p w14:paraId="5D7166AB" w14:textId="77777777" w:rsidR="00C43A48" w:rsidRPr="00C43A48" w:rsidRDefault="00C43A48" w:rsidP="00C43A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3A48">
              <w:rPr>
                <w:rFonts w:ascii="Arial" w:hAnsi="Arial"/>
                <w:b/>
                <w:sz w:val="18"/>
              </w:rPr>
              <w:t>To</w:t>
            </w:r>
          </w:p>
        </w:tc>
        <w:tc>
          <w:tcPr>
            <w:tcW w:w="708" w:type="dxa"/>
          </w:tcPr>
          <w:p w14:paraId="627C90CD" w14:textId="77777777" w:rsidR="00C43A48" w:rsidRPr="00C43A48" w:rsidRDefault="00C43A48" w:rsidP="00C43A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3A48">
              <w:rPr>
                <w:rFonts w:ascii="Arial" w:hAnsi="Arial"/>
                <w:b/>
                <w:sz w:val="18"/>
              </w:rPr>
              <w:t>Cc</w:t>
            </w:r>
          </w:p>
        </w:tc>
        <w:tc>
          <w:tcPr>
            <w:tcW w:w="1129" w:type="dxa"/>
          </w:tcPr>
          <w:p w14:paraId="5FCBEAC7" w14:textId="77777777" w:rsidR="00C43A48" w:rsidRPr="00C43A48" w:rsidRDefault="00C43A48" w:rsidP="00C43A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3A48">
              <w:rPr>
                <w:rFonts w:ascii="Arial" w:hAnsi="Arial"/>
                <w:b/>
                <w:sz w:val="18"/>
              </w:rPr>
              <w:t>reply to i/c LS</w:t>
            </w:r>
          </w:p>
        </w:tc>
      </w:tr>
      <w:tr w:rsidR="00E52CEF" w:rsidRPr="00C43A48" w14:paraId="3A6BC248" w14:textId="77777777" w:rsidTr="00E52CEF">
        <w:tc>
          <w:tcPr>
            <w:tcW w:w="0" w:type="auto"/>
          </w:tcPr>
          <w:p w14:paraId="29C30B55" w14:textId="6A11EFFF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R4-2214215</w:t>
            </w:r>
          </w:p>
        </w:tc>
        <w:tc>
          <w:tcPr>
            <w:tcW w:w="5276" w:type="dxa"/>
          </w:tcPr>
          <w:p w14:paraId="3A968E13" w14:textId="0CD28208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LS on Rx beam sweeping factor for RRM measurements</w:t>
            </w:r>
          </w:p>
        </w:tc>
        <w:tc>
          <w:tcPr>
            <w:tcW w:w="1419" w:type="dxa"/>
          </w:tcPr>
          <w:p w14:paraId="3CD552B5" w14:textId="4E0C0C21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RAN1, RAN2</w:t>
            </w:r>
          </w:p>
        </w:tc>
        <w:tc>
          <w:tcPr>
            <w:tcW w:w="708" w:type="dxa"/>
          </w:tcPr>
          <w:p w14:paraId="5ED2C17E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</w:tcPr>
          <w:p w14:paraId="5655F383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2CEF" w:rsidRPr="00C43A48" w14:paraId="234EE4AE" w14:textId="77777777" w:rsidTr="00E52CEF">
        <w:tc>
          <w:tcPr>
            <w:tcW w:w="0" w:type="auto"/>
          </w:tcPr>
          <w:p w14:paraId="530907E4" w14:textId="4D3102A5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R4-2214217</w:t>
            </w:r>
          </w:p>
        </w:tc>
        <w:tc>
          <w:tcPr>
            <w:tcW w:w="5276" w:type="dxa"/>
          </w:tcPr>
          <w:p w14:paraId="1C809776" w14:textId="02D3293A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LS on Rel-17 RAN4 UE feature list for NR</w:t>
            </w:r>
          </w:p>
        </w:tc>
        <w:tc>
          <w:tcPr>
            <w:tcW w:w="1419" w:type="dxa"/>
          </w:tcPr>
          <w:p w14:paraId="0C3F5759" w14:textId="3F3A2F3F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RAN2</w:t>
            </w:r>
          </w:p>
        </w:tc>
        <w:tc>
          <w:tcPr>
            <w:tcW w:w="708" w:type="dxa"/>
          </w:tcPr>
          <w:p w14:paraId="75069DC3" w14:textId="363354E3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RAN1</w:t>
            </w:r>
          </w:p>
        </w:tc>
        <w:tc>
          <w:tcPr>
            <w:tcW w:w="1129" w:type="dxa"/>
          </w:tcPr>
          <w:p w14:paraId="19DF3708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2CEF" w:rsidRPr="00C43A48" w14:paraId="0D21B19E" w14:textId="77777777" w:rsidTr="00E52CEF">
        <w:tc>
          <w:tcPr>
            <w:tcW w:w="0" w:type="auto"/>
          </w:tcPr>
          <w:p w14:paraId="24A7B896" w14:textId="6C3F5B31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R4-2214335</w:t>
            </w:r>
          </w:p>
        </w:tc>
        <w:tc>
          <w:tcPr>
            <w:tcW w:w="5276" w:type="dxa"/>
          </w:tcPr>
          <w:p w14:paraId="51611002" w14:textId="79E15202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Reply LS on LocationMeasurementIndication contents and measurement gap parameters</w:t>
            </w:r>
          </w:p>
        </w:tc>
        <w:tc>
          <w:tcPr>
            <w:tcW w:w="1419" w:type="dxa"/>
          </w:tcPr>
          <w:p w14:paraId="13AFFB70" w14:textId="6A4C4980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RAN2</w:t>
            </w:r>
          </w:p>
        </w:tc>
        <w:tc>
          <w:tcPr>
            <w:tcW w:w="708" w:type="dxa"/>
          </w:tcPr>
          <w:p w14:paraId="614DC1F1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</w:tcPr>
          <w:p w14:paraId="7F16149C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2CEF" w:rsidRPr="00C43A48" w14:paraId="769FFF48" w14:textId="77777777" w:rsidTr="00E52CEF">
        <w:tc>
          <w:tcPr>
            <w:tcW w:w="0" w:type="auto"/>
          </w:tcPr>
          <w:p w14:paraId="60A7A122" w14:textId="559A4C2E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R4-2214337</w:t>
            </w:r>
          </w:p>
        </w:tc>
        <w:tc>
          <w:tcPr>
            <w:tcW w:w="5276" w:type="dxa"/>
          </w:tcPr>
          <w:p w14:paraId="19DD9209" w14:textId="541422EB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LS on UE capability indicating the support of deriveSSB-IndexFromCell-inter</w:t>
            </w:r>
          </w:p>
        </w:tc>
        <w:tc>
          <w:tcPr>
            <w:tcW w:w="1419" w:type="dxa"/>
          </w:tcPr>
          <w:p w14:paraId="64382056" w14:textId="0BACA6D1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RAN2</w:t>
            </w:r>
          </w:p>
        </w:tc>
        <w:tc>
          <w:tcPr>
            <w:tcW w:w="708" w:type="dxa"/>
          </w:tcPr>
          <w:p w14:paraId="583D5E81" w14:textId="69273955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</w:tcPr>
          <w:p w14:paraId="455F5DD8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2CEF" w:rsidRPr="00C43A48" w14:paraId="6191A640" w14:textId="77777777" w:rsidTr="00E52CEF">
        <w:tc>
          <w:tcPr>
            <w:tcW w:w="0" w:type="auto"/>
          </w:tcPr>
          <w:p w14:paraId="731168DC" w14:textId="1B695169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R4-2214354</w:t>
            </w:r>
          </w:p>
        </w:tc>
        <w:tc>
          <w:tcPr>
            <w:tcW w:w="5276" w:type="dxa"/>
          </w:tcPr>
          <w:p w14:paraId="7DF0BBED" w14:textId="238C7C72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LS on LS on maximum uplink timing difference for Multi-DCI Multi-TRP with two TAs</w:t>
            </w:r>
          </w:p>
        </w:tc>
        <w:tc>
          <w:tcPr>
            <w:tcW w:w="1419" w:type="dxa"/>
          </w:tcPr>
          <w:p w14:paraId="1766649E" w14:textId="7988684E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RAN1</w:t>
            </w:r>
          </w:p>
        </w:tc>
        <w:tc>
          <w:tcPr>
            <w:tcW w:w="708" w:type="dxa"/>
          </w:tcPr>
          <w:p w14:paraId="4E2EBC11" w14:textId="02440DC6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</w:tcPr>
          <w:p w14:paraId="71F1BAA1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2CEF" w:rsidRPr="00C43A48" w14:paraId="6F29B489" w14:textId="77777777" w:rsidTr="00E52CEF">
        <w:tc>
          <w:tcPr>
            <w:tcW w:w="0" w:type="auto"/>
          </w:tcPr>
          <w:p w14:paraId="2BA3D784" w14:textId="3264F4AC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R4-2214355</w:t>
            </w:r>
          </w:p>
        </w:tc>
        <w:tc>
          <w:tcPr>
            <w:tcW w:w="5276" w:type="dxa"/>
          </w:tcPr>
          <w:p w14:paraId="478FBCDE" w14:textId="5F8EEA8B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LS on Feature Group 6-1a “bwp-WithoutRestriction”</w:t>
            </w:r>
          </w:p>
        </w:tc>
        <w:tc>
          <w:tcPr>
            <w:tcW w:w="1419" w:type="dxa"/>
          </w:tcPr>
          <w:p w14:paraId="704D6949" w14:textId="01166403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RAN, RAN1, RAN2</w:t>
            </w:r>
          </w:p>
        </w:tc>
        <w:tc>
          <w:tcPr>
            <w:tcW w:w="708" w:type="dxa"/>
          </w:tcPr>
          <w:p w14:paraId="64CD1126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</w:tcPr>
          <w:p w14:paraId="2A17D3EB" w14:textId="4B42C46C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R2-2204009</w:t>
            </w:r>
          </w:p>
        </w:tc>
      </w:tr>
      <w:tr w:rsidR="00E52CEF" w:rsidRPr="00C43A48" w14:paraId="2047F552" w14:textId="77777777" w:rsidTr="00E52CEF">
        <w:tc>
          <w:tcPr>
            <w:tcW w:w="0" w:type="auto"/>
          </w:tcPr>
          <w:p w14:paraId="2DFFE7A1" w14:textId="660B47EB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R4-2214362</w:t>
            </w:r>
          </w:p>
        </w:tc>
        <w:tc>
          <w:tcPr>
            <w:tcW w:w="5276" w:type="dxa"/>
          </w:tcPr>
          <w:p w14:paraId="4D65C8B4" w14:textId="08C8BB21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LS on CRS-IM network assistance signalling</w:t>
            </w:r>
          </w:p>
        </w:tc>
        <w:tc>
          <w:tcPr>
            <w:tcW w:w="1419" w:type="dxa"/>
          </w:tcPr>
          <w:p w14:paraId="54D18A97" w14:textId="53077B50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RAN2</w:t>
            </w:r>
          </w:p>
        </w:tc>
        <w:tc>
          <w:tcPr>
            <w:tcW w:w="708" w:type="dxa"/>
          </w:tcPr>
          <w:p w14:paraId="05BE9D99" w14:textId="33FB03DA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</w:tcPr>
          <w:p w14:paraId="7CB0A8C8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2CEF" w:rsidRPr="00C43A48" w14:paraId="420AF2BE" w14:textId="77777777" w:rsidTr="00E52CEF">
        <w:tc>
          <w:tcPr>
            <w:tcW w:w="0" w:type="auto"/>
          </w:tcPr>
          <w:p w14:paraId="039B1D97" w14:textId="59D2EF9E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R4-2214376</w:t>
            </w:r>
          </w:p>
        </w:tc>
        <w:tc>
          <w:tcPr>
            <w:tcW w:w="5276" w:type="dxa"/>
          </w:tcPr>
          <w:p w14:paraId="70CAD250" w14:textId="17BF924B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Reply LS on interference modelling for duplex evolution</w:t>
            </w:r>
          </w:p>
        </w:tc>
        <w:tc>
          <w:tcPr>
            <w:tcW w:w="1419" w:type="dxa"/>
          </w:tcPr>
          <w:p w14:paraId="2FF34A90" w14:textId="61129D0E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RAN1</w:t>
            </w:r>
          </w:p>
        </w:tc>
        <w:tc>
          <w:tcPr>
            <w:tcW w:w="708" w:type="dxa"/>
          </w:tcPr>
          <w:p w14:paraId="238047C3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</w:tcPr>
          <w:p w14:paraId="0B4DC854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2CEF" w:rsidRPr="00C43A48" w14:paraId="73488B98" w14:textId="77777777" w:rsidTr="00E52CEF">
        <w:tc>
          <w:tcPr>
            <w:tcW w:w="0" w:type="auto"/>
          </w:tcPr>
          <w:p w14:paraId="390F2DA7" w14:textId="0C3F53CC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R4-2214419</w:t>
            </w:r>
          </w:p>
        </w:tc>
        <w:tc>
          <w:tcPr>
            <w:tcW w:w="5276" w:type="dxa"/>
          </w:tcPr>
          <w:p w14:paraId="16573637" w14:textId="2B5C0EA8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LS on intra-band UL CA DC default location clarification</w:t>
            </w:r>
          </w:p>
        </w:tc>
        <w:tc>
          <w:tcPr>
            <w:tcW w:w="1419" w:type="dxa"/>
          </w:tcPr>
          <w:p w14:paraId="2AC78797" w14:textId="22200418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RAN2</w:t>
            </w:r>
          </w:p>
        </w:tc>
        <w:tc>
          <w:tcPr>
            <w:tcW w:w="708" w:type="dxa"/>
          </w:tcPr>
          <w:p w14:paraId="43A97AC1" w14:textId="1E2E3838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</w:tcPr>
          <w:p w14:paraId="57D72237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2CEF" w:rsidRPr="00C43A48" w14:paraId="359EA9A0" w14:textId="77777777" w:rsidTr="00E52CEF">
        <w:tc>
          <w:tcPr>
            <w:tcW w:w="0" w:type="auto"/>
          </w:tcPr>
          <w:p w14:paraId="41202A79" w14:textId="747E72F3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R4-2214421</w:t>
            </w:r>
          </w:p>
        </w:tc>
        <w:tc>
          <w:tcPr>
            <w:tcW w:w="5276" w:type="dxa"/>
          </w:tcPr>
          <w:p w14:paraId="0A0A3F4C" w14:textId="05AAFA7B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LS on Pemax,c of S-SSB transmission when multiple resource pool is configured in a carrier</w:t>
            </w:r>
          </w:p>
        </w:tc>
        <w:tc>
          <w:tcPr>
            <w:tcW w:w="1419" w:type="dxa"/>
          </w:tcPr>
          <w:p w14:paraId="462B0A32" w14:textId="4149D6AC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RAN1, RAN2</w:t>
            </w:r>
          </w:p>
        </w:tc>
        <w:tc>
          <w:tcPr>
            <w:tcW w:w="708" w:type="dxa"/>
          </w:tcPr>
          <w:p w14:paraId="7C32F3DB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</w:tcPr>
          <w:p w14:paraId="49C214A4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2CEF" w:rsidRPr="00C43A48" w14:paraId="48A23BC8" w14:textId="77777777" w:rsidTr="00E52CEF">
        <w:tc>
          <w:tcPr>
            <w:tcW w:w="0" w:type="auto"/>
          </w:tcPr>
          <w:p w14:paraId="22DE34FF" w14:textId="320CDD2C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R4-2214464</w:t>
            </w:r>
          </w:p>
        </w:tc>
        <w:tc>
          <w:tcPr>
            <w:tcW w:w="5276" w:type="dxa"/>
          </w:tcPr>
          <w:p w14:paraId="41A3D442" w14:textId="0B58040C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Reply LS on UL Tx switching across 3 or 4 bands</w:t>
            </w:r>
          </w:p>
        </w:tc>
        <w:tc>
          <w:tcPr>
            <w:tcW w:w="1419" w:type="dxa"/>
          </w:tcPr>
          <w:p w14:paraId="4512B59A" w14:textId="48BD690A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RAN1</w:t>
            </w:r>
          </w:p>
        </w:tc>
        <w:tc>
          <w:tcPr>
            <w:tcW w:w="708" w:type="dxa"/>
          </w:tcPr>
          <w:p w14:paraId="79CDB5AD" w14:textId="25737555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RAN2</w:t>
            </w:r>
          </w:p>
        </w:tc>
        <w:tc>
          <w:tcPr>
            <w:tcW w:w="1129" w:type="dxa"/>
          </w:tcPr>
          <w:p w14:paraId="63BF9ACB" w14:textId="5B7644DD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R1-2205502</w:t>
            </w:r>
          </w:p>
        </w:tc>
      </w:tr>
      <w:tr w:rsidR="00E52CEF" w:rsidRPr="00C43A48" w14:paraId="664C5EB1" w14:textId="77777777" w:rsidTr="00E52CEF">
        <w:tc>
          <w:tcPr>
            <w:tcW w:w="0" w:type="auto"/>
          </w:tcPr>
          <w:p w14:paraId="12DC3FED" w14:textId="328DB56E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R4-2214472</w:t>
            </w:r>
          </w:p>
        </w:tc>
        <w:tc>
          <w:tcPr>
            <w:tcW w:w="5276" w:type="dxa"/>
          </w:tcPr>
          <w:p w14:paraId="268D1987" w14:textId="4A9FFF26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LS to RAN2 on Network indication for applying enhanced cell reselection requirements</w:t>
            </w:r>
          </w:p>
        </w:tc>
        <w:tc>
          <w:tcPr>
            <w:tcW w:w="1419" w:type="dxa"/>
          </w:tcPr>
          <w:p w14:paraId="0E190CE3" w14:textId="59690968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RAN2</w:t>
            </w:r>
          </w:p>
        </w:tc>
        <w:tc>
          <w:tcPr>
            <w:tcW w:w="708" w:type="dxa"/>
          </w:tcPr>
          <w:p w14:paraId="721026D2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</w:tcPr>
          <w:p w14:paraId="70AE35A1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2CEF" w:rsidRPr="00C43A48" w14:paraId="12C59F43" w14:textId="77777777" w:rsidTr="00E52CEF">
        <w:tc>
          <w:tcPr>
            <w:tcW w:w="0" w:type="auto"/>
          </w:tcPr>
          <w:p w14:paraId="1AD99A39" w14:textId="01760BA4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R4-2214475</w:t>
            </w:r>
          </w:p>
        </w:tc>
        <w:tc>
          <w:tcPr>
            <w:tcW w:w="5276" w:type="dxa"/>
          </w:tcPr>
          <w:p w14:paraId="28FE4218" w14:textId="770C36E2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Reply LS to RAN2 on RLM/BFD relaxation</w:t>
            </w:r>
          </w:p>
        </w:tc>
        <w:tc>
          <w:tcPr>
            <w:tcW w:w="1419" w:type="dxa"/>
          </w:tcPr>
          <w:p w14:paraId="3D3A4DD6" w14:textId="2D9AB838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RAN2</w:t>
            </w:r>
          </w:p>
        </w:tc>
        <w:tc>
          <w:tcPr>
            <w:tcW w:w="708" w:type="dxa"/>
          </w:tcPr>
          <w:p w14:paraId="00C8F0A6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</w:tcPr>
          <w:p w14:paraId="37C4C4FB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2CEF" w:rsidRPr="00C43A48" w14:paraId="0797C045" w14:textId="77777777" w:rsidTr="00E52CEF">
        <w:tc>
          <w:tcPr>
            <w:tcW w:w="0" w:type="auto"/>
          </w:tcPr>
          <w:p w14:paraId="427B969F" w14:textId="28A93B6A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R4-2214477</w:t>
            </w:r>
          </w:p>
        </w:tc>
        <w:tc>
          <w:tcPr>
            <w:tcW w:w="5276" w:type="dxa"/>
          </w:tcPr>
          <w:p w14:paraId="1A4E1DF7" w14:textId="2AA27364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LS reply on TCI assumption for RSSI measurement for FR2-2on …</w:t>
            </w:r>
          </w:p>
        </w:tc>
        <w:tc>
          <w:tcPr>
            <w:tcW w:w="1419" w:type="dxa"/>
          </w:tcPr>
          <w:p w14:paraId="41E05C28" w14:textId="239A033A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RAN1</w:t>
            </w:r>
          </w:p>
        </w:tc>
        <w:tc>
          <w:tcPr>
            <w:tcW w:w="708" w:type="dxa"/>
          </w:tcPr>
          <w:p w14:paraId="573C32B0" w14:textId="667A9B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RAN2</w:t>
            </w:r>
          </w:p>
        </w:tc>
        <w:tc>
          <w:tcPr>
            <w:tcW w:w="1129" w:type="dxa"/>
          </w:tcPr>
          <w:p w14:paraId="3B7160B4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2CEF" w:rsidRPr="00C43A48" w14:paraId="750513E1" w14:textId="77777777" w:rsidTr="00E52CEF">
        <w:tc>
          <w:tcPr>
            <w:tcW w:w="0" w:type="auto"/>
          </w:tcPr>
          <w:p w14:paraId="63B7D99A" w14:textId="7F592B1F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R4-2214484</w:t>
            </w:r>
          </w:p>
        </w:tc>
        <w:tc>
          <w:tcPr>
            <w:tcW w:w="5276" w:type="dxa"/>
          </w:tcPr>
          <w:p w14:paraId="1F23CE2D" w14:textId="35317D66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Reply LS on configuring margin for 1 Rx RedCap UEs</w:t>
            </w:r>
          </w:p>
        </w:tc>
        <w:tc>
          <w:tcPr>
            <w:tcW w:w="1419" w:type="dxa"/>
          </w:tcPr>
          <w:p w14:paraId="3BA95709" w14:textId="08AB0471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RAN2</w:t>
            </w:r>
          </w:p>
        </w:tc>
        <w:tc>
          <w:tcPr>
            <w:tcW w:w="708" w:type="dxa"/>
          </w:tcPr>
          <w:p w14:paraId="6A7CC112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</w:tcPr>
          <w:p w14:paraId="4F07B059" w14:textId="517FA586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2CEF" w:rsidRPr="00C43A48" w14:paraId="3E4981F3" w14:textId="77777777" w:rsidTr="00E52CEF">
        <w:tc>
          <w:tcPr>
            <w:tcW w:w="0" w:type="auto"/>
          </w:tcPr>
          <w:p w14:paraId="5ED89EDD" w14:textId="1AD832E5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R4-2214487</w:t>
            </w:r>
          </w:p>
        </w:tc>
        <w:tc>
          <w:tcPr>
            <w:tcW w:w="5276" w:type="dxa"/>
          </w:tcPr>
          <w:p w14:paraId="37537581" w14:textId="46A48321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Reply LS on RRM relaxation for Redcap</w:t>
            </w:r>
          </w:p>
        </w:tc>
        <w:tc>
          <w:tcPr>
            <w:tcW w:w="1419" w:type="dxa"/>
          </w:tcPr>
          <w:p w14:paraId="17CF9AF3" w14:textId="23D61F38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RAN2</w:t>
            </w:r>
          </w:p>
        </w:tc>
        <w:tc>
          <w:tcPr>
            <w:tcW w:w="708" w:type="dxa"/>
          </w:tcPr>
          <w:p w14:paraId="127821E4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</w:tcPr>
          <w:p w14:paraId="25B8D17D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2CEF" w:rsidRPr="00C43A48" w14:paraId="39C1BFE1" w14:textId="77777777" w:rsidTr="00E52CEF">
        <w:tc>
          <w:tcPr>
            <w:tcW w:w="0" w:type="auto"/>
          </w:tcPr>
          <w:p w14:paraId="250B2371" w14:textId="7325495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R4-2214488</w:t>
            </w:r>
          </w:p>
        </w:tc>
        <w:tc>
          <w:tcPr>
            <w:tcW w:w="5276" w:type="dxa"/>
          </w:tcPr>
          <w:p w14:paraId="375B6990" w14:textId="304750FF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Reply LS on introduction of an offset to transmit CD-SSB and NCD-SSB at different times</w:t>
            </w:r>
          </w:p>
        </w:tc>
        <w:tc>
          <w:tcPr>
            <w:tcW w:w="1419" w:type="dxa"/>
          </w:tcPr>
          <w:p w14:paraId="48ED860A" w14:textId="68787BB6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RAN2</w:t>
            </w:r>
          </w:p>
        </w:tc>
        <w:tc>
          <w:tcPr>
            <w:tcW w:w="708" w:type="dxa"/>
          </w:tcPr>
          <w:p w14:paraId="5B3C0778" w14:textId="712EE32F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RAN1</w:t>
            </w:r>
          </w:p>
        </w:tc>
        <w:tc>
          <w:tcPr>
            <w:tcW w:w="1129" w:type="dxa"/>
          </w:tcPr>
          <w:p w14:paraId="28F77EA1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2CEF" w:rsidRPr="00C43A48" w14:paraId="352A8F86" w14:textId="77777777" w:rsidTr="00E52CEF">
        <w:tc>
          <w:tcPr>
            <w:tcW w:w="0" w:type="auto"/>
          </w:tcPr>
          <w:p w14:paraId="58EAE8F6" w14:textId="787B79C0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R4-2214489</w:t>
            </w:r>
          </w:p>
        </w:tc>
        <w:tc>
          <w:tcPr>
            <w:tcW w:w="5276" w:type="dxa"/>
          </w:tcPr>
          <w:p w14:paraId="46F8177C" w14:textId="3AFB0F78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Reply LS on DL-PRS measurements with reduced samples capability</w:t>
            </w:r>
          </w:p>
        </w:tc>
        <w:tc>
          <w:tcPr>
            <w:tcW w:w="1419" w:type="dxa"/>
          </w:tcPr>
          <w:p w14:paraId="36A9BC06" w14:textId="2ECE7BC2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RAN1, RAN2</w:t>
            </w:r>
          </w:p>
        </w:tc>
        <w:tc>
          <w:tcPr>
            <w:tcW w:w="708" w:type="dxa"/>
          </w:tcPr>
          <w:p w14:paraId="289F1310" w14:textId="583AB69A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</w:tcPr>
          <w:p w14:paraId="79AB2154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2CEF" w:rsidRPr="00C43A48" w14:paraId="2F752F79" w14:textId="77777777" w:rsidTr="00E52CEF">
        <w:tc>
          <w:tcPr>
            <w:tcW w:w="0" w:type="auto"/>
          </w:tcPr>
          <w:p w14:paraId="3CD0D2D5" w14:textId="33FAB15D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R4-2214493</w:t>
            </w:r>
          </w:p>
        </w:tc>
        <w:tc>
          <w:tcPr>
            <w:tcW w:w="5276" w:type="dxa"/>
          </w:tcPr>
          <w:p w14:paraId="32351656" w14:textId="4C8D3759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Reply LS on the UE/TRP TEG framework</w:t>
            </w:r>
          </w:p>
        </w:tc>
        <w:tc>
          <w:tcPr>
            <w:tcW w:w="1419" w:type="dxa"/>
          </w:tcPr>
          <w:p w14:paraId="39A6BCBB" w14:textId="426E9AB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RAN1, RAN2, RAN3</w:t>
            </w:r>
          </w:p>
        </w:tc>
        <w:tc>
          <w:tcPr>
            <w:tcW w:w="708" w:type="dxa"/>
          </w:tcPr>
          <w:p w14:paraId="4CA32375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</w:tcPr>
          <w:p w14:paraId="29940AF5" w14:textId="17458430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2CEF" w:rsidRPr="00C43A48" w14:paraId="6F26B863" w14:textId="77777777" w:rsidTr="00E52CEF">
        <w:tc>
          <w:tcPr>
            <w:tcW w:w="0" w:type="auto"/>
          </w:tcPr>
          <w:p w14:paraId="3DAAFFF6" w14:textId="337304F1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R4-2214737</w:t>
            </w:r>
          </w:p>
        </w:tc>
        <w:tc>
          <w:tcPr>
            <w:tcW w:w="5276" w:type="dxa"/>
          </w:tcPr>
          <w:p w14:paraId="642A5363" w14:textId="6091397B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LS on work towards two new recommendations "Generic unwanted emission characteristics of base stations/mobile stations using the terrestrial radio interfaces of IMT-2020"</w:t>
            </w:r>
          </w:p>
        </w:tc>
        <w:tc>
          <w:tcPr>
            <w:tcW w:w="1419" w:type="dxa"/>
          </w:tcPr>
          <w:p w14:paraId="46CDE0B2" w14:textId="28324522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</w:t>
            </w:r>
          </w:p>
        </w:tc>
        <w:tc>
          <w:tcPr>
            <w:tcW w:w="708" w:type="dxa"/>
          </w:tcPr>
          <w:p w14:paraId="6331DD6F" w14:textId="2B92FD59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RAN5</w:t>
            </w:r>
          </w:p>
        </w:tc>
        <w:tc>
          <w:tcPr>
            <w:tcW w:w="1129" w:type="dxa"/>
          </w:tcPr>
          <w:p w14:paraId="0B08E430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2CEF" w:rsidRPr="00C43A48" w14:paraId="2F7ACD63" w14:textId="77777777" w:rsidTr="00E52CEF">
        <w:tc>
          <w:tcPr>
            <w:tcW w:w="0" w:type="auto"/>
          </w:tcPr>
          <w:p w14:paraId="3B7C9B96" w14:textId="5E916851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R4-2214797</w:t>
            </w:r>
          </w:p>
        </w:tc>
        <w:tc>
          <w:tcPr>
            <w:tcW w:w="5276" w:type="dxa"/>
          </w:tcPr>
          <w:p w14:paraId="36699971" w14:textId="3E570FF5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Reply LS on TT and requirements framework</w:t>
            </w:r>
          </w:p>
        </w:tc>
        <w:tc>
          <w:tcPr>
            <w:tcW w:w="1419" w:type="dxa"/>
          </w:tcPr>
          <w:p w14:paraId="0C3056A0" w14:textId="410E0A8F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RAN5</w:t>
            </w:r>
          </w:p>
        </w:tc>
        <w:tc>
          <w:tcPr>
            <w:tcW w:w="708" w:type="dxa"/>
          </w:tcPr>
          <w:p w14:paraId="3577F20C" w14:textId="52B7F7E0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</w:t>
            </w:r>
          </w:p>
        </w:tc>
        <w:tc>
          <w:tcPr>
            <w:tcW w:w="1129" w:type="dxa"/>
          </w:tcPr>
          <w:p w14:paraId="558D797E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2CEF" w:rsidRPr="00C43A48" w14:paraId="7B01F2C2" w14:textId="77777777" w:rsidTr="00E52CEF">
        <w:tc>
          <w:tcPr>
            <w:tcW w:w="0" w:type="auto"/>
          </w:tcPr>
          <w:p w14:paraId="1526170C" w14:textId="0B5BD24E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R4-2214890</w:t>
            </w:r>
          </w:p>
        </w:tc>
        <w:tc>
          <w:tcPr>
            <w:tcW w:w="5276" w:type="dxa"/>
          </w:tcPr>
          <w:p w14:paraId="714EF728" w14:textId="2D0BEF8A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Reply LS for the minimum guard period between two SRS resources for antenna switching</w:t>
            </w:r>
          </w:p>
        </w:tc>
        <w:tc>
          <w:tcPr>
            <w:tcW w:w="1419" w:type="dxa"/>
          </w:tcPr>
          <w:p w14:paraId="7D6CA487" w14:textId="76AD23BD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RAN1</w:t>
            </w:r>
          </w:p>
        </w:tc>
        <w:tc>
          <w:tcPr>
            <w:tcW w:w="708" w:type="dxa"/>
          </w:tcPr>
          <w:p w14:paraId="4BF0B791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</w:tcPr>
          <w:p w14:paraId="6CBF1E80" w14:textId="418247C9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2CEF" w:rsidRPr="00C43A48" w14:paraId="5D12A509" w14:textId="77777777" w:rsidTr="00E52CEF">
        <w:tc>
          <w:tcPr>
            <w:tcW w:w="0" w:type="auto"/>
          </w:tcPr>
          <w:p w14:paraId="14CAE9CD" w14:textId="5C9FBCDF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R4-2214924</w:t>
            </w:r>
          </w:p>
        </w:tc>
        <w:tc>
          <w:tcPr>
            <w:tcW w:w="5276" w:type="dxa"/>
          </w:tcPr>
          <w:p w14:paraId="4778118C" w14:textId="3DF14A30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Reply LS to RAN2 on clarification of dualPA-Architecture capability</w:t>
            </w:r>
          </w:p>
        </w:tc>
        <w:tc>
          <w:tcPr>
            <w:tcW w:w="1419" w:type="dxa"/>
          </w:tcPr>
          <w:p w14:paraId="64460AEA" w14:textId="6B4101EB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RAN2</w:t>
            </w:r>
          </w:p>
        </w:tc>
        <w:tc>
          <w:tcPr>
            <w:tcW w:w="708" w:type="dxa"/>
          </w:tcPr>
          <w:p w14:paraId="6E1D91CA" w14:textId="062D55E4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</w:tcPr>
          <w:p w14:paraId="7F6EE9F7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2CEF" w:rsidRPr="00C43A48" w14:paraId="5A8B3C38" w14:textId="77777777" w:rsidTr="00E52CEF">
        <w:tc>
          <w:tcPr>
            <w:tcW w:w="0" w:type="auto"/>
          </w:tcPr>
          <w:p w14:paraId="2F52314C" w14:textId="771D9C3D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R4-2214953</w:t>
            </w:r>
          </w:p>
        </w:tc>
        <w:tc>
          <w:tcPr>
            <w:tcW w:w="5276" w:type="dxa"/>
          </w:tcPr>
          <w:p w14:paraId="7F3A0114" w14:textId="6CB7F118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LS on extending the maximum range for NS values</w:t>
            </w:r>
          </w:p>
        </w:tc>
        <w:tc>
          <w:tcPr>
            <w:tcW w:w="1419" w:type="dxa"/>
          </w:tcPr>
          <w:p w14:paraId="6F485F9D" w14:textId="37F382BE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RAN2</w:t>
            </w:r>
          </w:p>
        </w:tc>
        <w:tc>
          <w:tcPr>
            <w:tcW w:w="708" w:type="dxa"/>
          </w:tcPr>
          <w:p w14:paraId="4688F3E9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</w:tcPr>
          <w:p w14:paraId="0F01FE73" w14:textId="5A390201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2CEF" w:rsidRPr="00C43A48" w14:paraId="4BFED9F5" w14:textId="77777777" w:rsidTr="00E52CEF">
        <w:tc>
          <w:tcPr>
            <w:tcW w:w="0" w:type="auto"/>
          </w:tcPr>
          <w:p w14:paraId="2A922442" w14:textId="45FFB936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R4-2214968</w:t>
            </w:r>
          </w:p>
        </w:tc>
        <w:tc>
          <w:tcPr>
            <w:tcW w:w="5276" w:type="dxa"/>
          </w:tcPr>
          <w:p w14:paraId="4385D1BE" w14:textId="67A927DE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LS Reply to RAN1 on UE antenna gain</w:t>
            </w:r>
          </w:p>
        </w:tc>
        <w:tc>
          <w:tcPr>
            <w:tcW w:w="1419" w:type="dxa"/>
          </w:tcPr>
          <w:p w14:paraId="7FCC30B9" w14:textId="13EB7BEF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RAN1</w:t>
            </w:r>
          </w:p>
        </w:tc>
        <w:tc>
          <w:tcPr>
            <w:tcW w:w="708" w:type="dxa"/>
          </w:tcPr>
          <w:p w14:paraId="57762D14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</w:tcPr>
          <w:p w14:paraId="6BAC4C7A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2CEF" w:rsidRPr="00C43A48" w14:paraId="7960E970" w14:textId="77777777" w:rsidTr="00E52CEF">
        <w:tc>
          <w:tcPr>
            <w:tcW w:w="0" w:type="auto"/>
          </w:tcPr>
          <w:p w14:paraId="0AFC6CBD" w14:textId="7E711991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R4-2214972</w:t>
            </w:r>
          </w:p>
        </w:tc>
        <w:tc>
          <w:tcPr>
            <w:tcW w:w="5276" w:type="dxa"/>
          </w:tcPr>
          <w:p w14:paraId="10E4553F" w14:textId="5F6B5D1E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LS on active TCI state list for UL TCI</w:t>
            </w:r>
          </w:p>
        </w:tc>
        <w:tc>
          <w:tcPr>
            <w:tcW w:w="1419" w:type="dxa"/>
          </w:tcPr>
          <w:p w14:paraId="22A70969" w14:textId="4BFE292F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RAN1, RAN2</w:t>
            </w:r>
          </w:p>
        </w:tc>
        <w:tc>
          <w:tcPr>
            <w:tcW w:w="708" w:type="dxa"/>
          </w:tcPr>
          <w:p w14:paraId="7D20CB78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</w:tcPr>
          <w:p w14:paraId="6E2AC1FD" w14:textId="7D076EAC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2CEF" w:rsidRPr="00C43A48" w14:paraId="15132731" w14:textId="77777777" w:rsidTr="00E52CEF">
        <w:tc>
          <w:tcPr>
            <w:tcW w:w="0" w:type="auto"/>
          </w:tcPr>
          <w:p w14:paraId="15E8687F" w14:textId="53EEBE6B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R4-2215029</w:t>
            </w:r>
          </w:p>
        </w:tc>
        <w:tc>
          <w:tcPr>
            <w:tcW w:w="5276" w:type="dxa"/>
          </w:tcPr>
          <w:p w14:paraId="0FFD9EE4" w14:textId="34E03033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Reply LS on SSB measurement for L1-RSRP on inter-cell beam management</w:t>
            </w:r>
          </w:p>
        </w:tc>
        <w:tc>
          <w:tcPr>
            <w:tcW w:w="1419" w:type="dxa"/>
          </w:tcPr>
          <w:p w14:paraId="0FC540A3" w14:textId="707ED41A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RAN1</w:t>
            </w:r>
          </w:p>
        </w:tc>
        <w:tc>
          <w:tcPr>
            <w:tcW w:w="708" w:type="dxa"/>
          </w:tcPr>
          <w:p w14:paraId="1D4D5C59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</w:tcPr>
          <w:p w14:paraId="3BDC7F79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2CEF" w:rsidRPr="00C43A48" w14:paraId="2CC6DB78" w14:textId="77777777" w:rsidTr="00E52CEF">
        <w:tc>
          <w:tcPr>
            <w:tcW w:w="0" w:type="auto"/>
          </w:tcPr>
          <w:p w14:paraId="1AD33B4D" w14:textId="090BFAB2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R4-2215091</w:t>
            </w:r>
          </w:p>
        </w:tc>
        <w:tc>
          <w:tcPr>
            <w:tcW w:w="5276" w:type="dxa"/>
          </w:tcPr>
          <w:p w14:paraId="3496AACD" w14:textId="17A5E860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Reply LS on ModifiedMPRbehaviour clarification for different power classes</w:t>
            </w:r>
          </w:p>
        </w:tc>
        <w:tc>
          <w:tcPr>
            <w:tcW w:w="1419" w:type="dxa"/>
          </w:tcPr>
          <w:p w14:paraId="13234C4C" w14:textId="4C9BD61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RAN5</w:t>
            </w:r>
          </w:p>
        </w:tc>
        <w:tc>
          <w:tcPr>
            <w:tcW w:w="708" w:type="dxa"/>
          </w:tcPr>
          <w:p w14:paraId="4C32C092" w14:textId="298EB365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</w:tcPr>
          <w:p w14:paraId="52128D62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2CEF" w:rsidRPr="00C43A48" w14:paraId="2EFF88DF" w14:textId="77777777" w:rsidTr="00E52CEF">
        <w:tc>
          <w:tcPr>
            <w:tcW w:w="0" w:type="auto"/>
          </w:tcPr>
          <w:p w14:paraId="63DE4F87" w14:textId="2B9D40C1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R4-2215132</w:t>
            </w:r>
          </w:p>
        </w:tc>
        <w:tc>
          <w:tcPr>
            <w:tcW w:w="5276" w:type="dxa"/>
          </w:tcPr>
          <w:p w14:paraId="629DCC14" w14:textId="52D0682A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LS on priority for legacy gaps</w:t>
            </w:r>
          </w:p>
        </w:tc>
        <w:tc>
          <w:tcPr>
            <w:tcW w:w="1419" w:type="dxa"/>
          </w:tcPr>
          <w:p w14:paraId="5AAAF388" w14:textId="117118E2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RAN2</w:t>
            </w:r>
          </w:p>
        </w:tc>
        <w:tc>
          <w:tcPr>
            <w:tcW w:w="708" w:type="dxa"/>
          </w:tcPr>
          <w:p w14:paraId="6B4D8132" w14:textId="2B659081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</w:tcPr>
          <w:p w14:paraId="17623E5F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2CEF" w:rsidRPr="00C43A48" w14:paraId="638144E0" w14:textId="77777777" w:rsidTr="00E52CEF">
        <w:tc>
          <w:tcPr>
            <w:tcW w:w="0" w:type="auto"/>
          </w:tcPr>
          <w:p w14:paraId="1C329BFF" w14:textId="4AC9E788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R4-2215136</w:t>
            </w:r>
          </w:p>
        </w:tc>
        <w:tc>
          <w:tcPr>
            <w:tcW w:w="5276" w:type="dxa"/>
          </w:tcPr>
          <w:p w14:paraId="5C9735F7" w14:textId="2039036D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LS on NR MIMO OTA</w:t>
            </w:r>
          </w:p>
        </w:tc>
        <w:tc>
          <w:tcPr>
            <w:tcW w:w="1419" w:type="dxa"/>
          </w:tcPr>
          <w:p w14:paraId="2FFE24A4" w14:textId="3AD4587D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3GPP RAN5, CTIA MOSG, CCSA TC9 WG1</w:t>
            </w:r>
          </w:p>
        </w:tc>
        <w:tc>
          <w:tcPr>
            <w:tcW w:w="708" w:type="dxa"/>
          </w:tcPr>
          <w:p w14:paraId="43D06E3C" w14:textId="7F538AB3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</w:t>
            </w:r>
          </w:p>
        </w:tc>
        <w:tc>
          <w:tcPr>
            <w:tcW w:w="1129" w:type="dxa"/>
          </w:tcPr>
          <w:p w14:paraId="2E21D8A7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2CEF" w:rsidRPr="00C43A48" w14:paraId="1AFDB46B" w14:textId="77777777" w:rsidTr="00E52CEF">
        <w:tc>
          <w:tcPr>
            <w:tcW w:w="0" w:type="auto"/>
          </w:tcPr>
          <w:p w14:paraId="713C26C7" w14:textId="3EC427D2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R4-2215144</w:t>
            </w:r>
          </w:p>
        </w:tc>
        <w:tc>
          <w:tcPr>
            <w:tcW w:w="5276" w:type="dxa"/>
          </w:tcPr>
          <w:p w14:paraId="2BA8A598" w14:textId="4645433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LS on Rel-17 RAN4 UE feature list for NR</w:t>
            </w:r>
          </w:p>
        </w:tc>
        <w:tc>
          <w:tcPr>
            <w:tcW w:w="1419" w:type="dxa"/>
          </w:tcPr>
          <w:p w14:paraId="7FE57116" w14:textId="42FCE652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RAN2</w:t>
            </w:r>
          </w:p>
        </w:tc>
        <w:tc>
          <w:tcPr>
            <w:tcW w:w="708" w:type="dxa"/>
          </w:tcPr>
          <w:p w14:paraId="20305407" w14:textId="7B1CA3D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52CEF">
              <w:rPr>
                <w:rFonts w:ascii="Arial" w:hAnsi="Arial" w:cs="Arial"/>
                <w:sz w:val="16"/>
                <w:szCs w:val="16"/>
              </w:rPr>
              <w:t>RAN1</w:t>
            </w:r>
          </w:p>
        </w:tc>
        <w:tc>
          <w:tcPr>
            <w:tcW w:w="1129" w:type="dxa"/>
          </w:tcPr>
          <w:p w14:paraId="79144DE8" w14:textId="77777777" w:rsidR="00E52CEF" w:rsidRPr="00C43A48" w:rsidRDefault="00E52CEF" w:rsidP="00E52CE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E26CC84" w14:textId="77777777" w:rsidR="00C43A48" w:rsidRPr="00C43A48" w:rsidRDefault="00C43A48" w:rsidP="00C43A48"/>
    <w:p w14:paraId="4180C463" w14:textId="77777777" w:rsidR="00C43A48" w:rsidRPr="00C43A48" w:rsidRDefault="00C43A48" w:rsidP="00C43A4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C43A48">
        <w:rPr>
          <w:rFonts w:ascii="Arial" w:hAnsi="Arial"/>
          <w:sz w:val="32"/>
        </w:rPr>
        <w:br w:type="page"/>
      </w:r>
      <w:r w:rsidRPr="00C43A48">
        <w:rPr>
          <w:rFonts w:ascii="Arial" w:hAnsi="Arial"/>
          <w:sz w:val="32"/>
        </w:rPr>
        <w:lastRenderedPageBreak/>
        <w:t>Annex D: List of agreed/approved new and revised Work Items</w:t>
      </w:r>
    </w:p>
    <w:p w14:paraId="03FADB0B" w14:textId="77777777" w:rsidR="00C43A48" w:rsidRPr="00C43A48" w:rsidRDefault="00C43A48" w:rsidP="00C43A48">
      <w:pPr>
        <w:keepNext/>
        <w:keepLines/>
        <w:spacing w:before="60"/>
        <w:jc w:val="center"/>
        <w:rPr>
          <w:rFonts w:ascii="Arial" w:hAnsi="Arial"/>
          <w:b/>
        </w:rPr>
      </w:pPr>
    </w:p>
    <w:p w14:paraId="49B1D6A3" w14:textId="77777777" w:rsidR="00C43A48" w:rsidRPr="00C43A48" w:rsidRDefault="00C43A48" w:rsidP="00C43A48">
      <w:r w:rsidRPr="00C43A48">
        <w:t>None</w:t>
      </w:r>
    </w:p>
    <w:p w14:paraId="46841A69" w14:textId="77777777" w:rsidR="00C43A48" w:rsidRPr="00C43A48" w:rsidRDefault="00C43A48" w:rsidP="00C43A48"/>
    <w:p w14:paraId="54F5F6E6" w14:textId="77777777" w:rsidR="00C43A48" w:rsidRPr="00C43A48" w:rsidRDefault="00C43A48" w:rsidP="00C43A4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C43A48">
        <w:rPr>
          <w:rFonts w:ascii="Arial" w:hAnsi="Arial"/>
          <w:sz w:val="32"/>
        </w:rPr>
        <w:br w:type="page"/>
      </w:r>
      <w:r w:rsidRPr="00C43A48">
        <w:rPr>
          <w:rFonts w:ascii="Arial" w:hAnsi="Arial"/>
          <w:sz w:val="32"/>
        </w:rPr>
        <w:lastRenderedPageBreak/>
        <w:t>Annex E: List of draft Technical Specifications and Reports</w:t>
      </w:r>
    </w:p>
    <w:p w14:paraId="7B0DBDB4" w14:textId="77777777" w:rsidR="00C43A48" w:rsidRPr="00C43A48" w:rsidRDefault="00C43A48" w:rsidP="00C43A48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284"/>
        <w:gridCol w:w="616"/>
        <w:gridCol w:w="6632"/>
      </w:tblGrid>
      <w:tr w:rsidR="00C43A48" w:rsidRPr="00C43A48" w14:paraId="3913BCD8" w14:textId="77777777" w:rsidTr="00646F6F">
        <w:tc>
          <w:tcPr>
            <w:tcW w:w="0" w:type="auto"/>
          </w:tcPr>
          <w:p w14:paraId="59338EA9" w14:textId="77777777" w:rsidR="00C43A48" w:rsidRPr="00C43A48" w:rsidRDefault="00C43A48" w:rsidP="00C43A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3A48">
              <w:rPr>
                <w:rFonts w:ascii="Arial" w:hAnsi="Arial"/>
                <w:b/>
                <w:sz w:val="18"/>
              </w:rPr>
              <w:t>Document</w:t>
            </w:r>
          </w:p>
        </w:tc>
        <w:tc>
          <w:tcPr>
            <w:tcW w:w="1284" w:type="dxa"/>
          </w:tcPr>
          <w:p w14:paraId="29F4D55E" w14:textId="77777777" w:rsidR="00C43A48" w:rsidRPr="00C43A48" w:rsidRDefault="00C43A48" w:rsidP="00C43A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3A48">
              <w:rPr>
                <w:rFonts w:ascii="Arial" w:hAnsi="Arial"/>
                <w:b/>
                <w:sz w:val="18"/>
              </w:rPr>
              <w:t>Spec</w:t>
            </w:r>
          </w:p>
        </w:tc>
        <w:tc>
          <w:tcPr>
            <w:tcW w:w="616" w:type="dxa"/>
          </w:tcPr>
          <w:p w14:paraId="30AA472C" w14:textId="77777777" w:rsidR="00C43A48" w:rsidRPr="00C43A48" w:rsidRDefault="00C43A48" w:rsidP="00C43A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3A48">
              <w:rPr>
                <w:rFonts w:ascii="Arial" w:hAnsi="Arial"/>
                <w:b/>
                <w:sz w:val="18"/>
              </w:rPr>
              <w:t>vers</w:t>
            </w:r>
          </w:p>
        </w:tc>
        <w:tc>
          <w:tcPr>
            <w:tcW w:w="6632" w:type="dxa"/>
          </w:tcPr>
          <w:p w14:paraId="0F793C87" w14:textId="77777777" w:rsidR="00C43A48" w:rsidRPr="00C43A48" w:rsidRDefault="00C43A48" w:rsidP="00C43A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3A48">
              <w:rPr>
                <w:rFonts w:ascii="Arial" w:hAnsi="Arial"/>
                <w:b/>
                <w:sz w:val="18"/>
              </w:rPr>
              <w:t>Doc title</w:t>
            </w:r>
          </w:p>
        </w:tc>
      </w:tr>
      <w:tr w:rsidR="00646F6F" w:rsidRPr="00C43A48" w14:paraId="0161683D" w14:textId="77777777" w:rsidTr="00646F6F">
        <w:tc>
          <w:tcPr>
            <w:tcW w:w="0" w:type="auto"/>
          </w:tcPr>
          <w:p w14:paraId="45406DFB" w14:textId="46AB10D2" w:rsidR="00646F6F" w:rsidRPr="00C43A48" w:rsidRDefault="00646F6F" w:rsidP="00646F6F">
            <w:pPr>
              <w:keepNext/>
              <w:keepLines/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R4-2211688</w:t>
            </w:r>
          </w:p>
        </w:tc>
        <w:tc>
          <w:tcPr>
            <w:tcW w:w="1284" w:type="dxa"/>
          </w:tcPr>
          <w:p w14:paraId="53C802E9" w14:textId="3C3E9D70" w:rsidR="00646F6F" w:rsidRPr="00C43A48" w:rsidRDefault="00646F6F" w:rsidP="00646F6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38.181</w:t>
            </w:r>
          </w:p>
        </w:tc>
        <w:tc>
          <w:tcPr>
            <w:tcW w:w="616" w:type="dxa"/>
          </w:tcPr>
          <w:p w14:paraId="3B247E7C" w14:textId="738B1181" w:rsidR="00646F6F" w:rsidRPr="00C43A48" w:rsidRDefault="00646F6F" w:rsidP="00646F6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0.0.1</w:t>
            </w:r>
          </w:p>
        </w:tc>
        <w:tc>
          <w:tcPr>
            <w:tcW w:w="6632" w:type="dxa"/>
          </w:tcPr>
          <w:p w14:paraId="02152CB9" w14:textId="29E591BF" w:rsidR="00646F6F" w:rsidRPr="00C43A48" w:rsidRDefault="00646F6F" w:rsidP="00646F6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Draft TS 38.181 v0.1.0</w:t>
            </w:r>
          </w:p>
        </w:tc>
      </w:tr>
      <w:tr w:rsidR="00646F6F" w:rsidRPr="00C43A48" w14:paraId="04F2DB30" w14:textId="77777777" w:rsidTr="00646F6F">
        <w:tc>
          <w:tcPr>
            <w:tcW w:w="0" w:type="auto"/>
          </w:tcPr>
          <w:p w14:paraId="10E89407" w14:textId="2BB11072" w:rsidR="00646F6F" w:rsidRPr="00C43A48" w:rsidRDefault="00646F6F" w:rsidP="00646F6F">
            <w:pPr>
              <w:keepNext/>
              <w:keepLines/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R4-2211698</w:t>
            </w:r>
          </w:p>
        </w:tc>
        <w:tc>
          <w:tcPr>
            <w:tcW w:w="1284" w:type="dxa"/>
          </w:tcPr>
          <w:p w14:paraId="45838CEE" w14:textId="492AAF93" w:rsidR="00646F6F" w:rsidRPr="00C43A48" w:rsidRDefault="00646F6F" w:rsidP="00646F6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38.115-1</w:t>
            </w:r>
          </w:p>
        </w:tc>
        <w:tc>
          <w:tcPr>
            <w:tcW w:w="616" w:type="dxa"/>
          </w:tcPr>
          <w:p w14:paraId="62C25C9C" w14:textId="392B73AE" w:rsidR="00646F6F" w:rsidRPr="00C43A48" w:rsidRDefault="00646F6F" w:rsidP="00646F6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0.0.1</w:t>
            </w:r>
          </w:p>
        </w:tc>
        <w:tc>
          <w:tcPr>
            <w:tcW w:w="6632" w:type="dxa"/>
          </w:tcPr>
          <w:p w14:paraId="5567AA08" w14:textId="671517EA" w:rsidR="00646F6F" w:rsidRPr="00C43A48" w:rsidRDefault="00646F6F" w:rsidP="00646F6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TS 38.115-1 0.1.0</w:t>
            </w:r>
          </w:p>
        </w:tc>
      </w:tr>
      <w:tr w:rsidR="00646F6F" w:rsidRPr="00C43A48" w14:paraId="27644C10" w14:textId="77777777" w:rsidTr="00646F6F">
        <w:tc>
          <w:tcPr>
            <w:tcW w:w="0" w:type="auto"/>
          </w:tcPr>
          <w:p w14:paraId="73CF7196" w14:textId="42D0BC2E" w:rsidR="00646F6F" w:rsidRPr="00C43A48" w:rsidRDefault="00646F6F" w:rsidP="00646F6F">
            <w:pPr>
              <w:keepNext/>
              <w:keepLines/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R4-2212590</w:t>
            </w:r>
          </w:p>
        </w:tc>
        <w:tc>
          <w:tcPr>
            <w:tcW w:w="1284" w:type="dxa"/>
          </w:tcPr>
          <w:p w14:paraId="78458DB0" w14:textId="059E64BC" w:rsidR="00646F6F" w:rsidRPr="00C43A48" w:rsidRDefault="00646F6F" w:rsidP="00646F6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38.891</w:t>
            </w:r>
          </w:p>
        </w:tc>
        <w:tc>
          <w:tcPr>
            <w:tcW w:w="616" w:type="dxa"/>
          </w:tcPr>
          <w:p w14:paraId="1F597F11" w14:textId="5301B0C1" w:rsidR="00646F6F" w:rsidRPr="00C43A48" w:rsidRDefault="00646F6F" w:rsidP="00646F6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0.0.0</w:t>
            </w:r>
          </w:p>
        </w:tc>
        <w:tc>
          <w:tcPr>
            <w:tcW w:w="6632" w:type="dxa"/>
          </w:tcPr>
          <w:p w14:paraId="476C78D5" w14:textId="2F434972" w:rsidR="00646F6F" w:rsidRPr="00C43A48" w:rsidRDefault="00646F6F" w:rsidP="00646F6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Draft TR skeleton for for NR RF requirements enhancement for frequency range 2 (FR2), Phase 3</w:t>
            </w:r>
          </w:p>
        </w:tc>
      </w:tr>
      <w:tr w:rsidR="00646F6F" w:rsidRPr="00C43A48" w14:paraId="5A518846" w14:textId="77777777" w:rsidTr="00646F6F">
        <w:tc>
          <w:tcPr>
            <w:tcW w:w="0" w:type="auto"/>
          </w:tcPr>
          <w:p w14:paraId="4DC6BCA1" w14:textId="5CD01796" w:rsidR="00646F6F" w:rsidRPr="00C43A48" w:rsidRDefault="00646F6F" w:rsidP="00646F6F">
            <w:pPr>
              <w:keepNext/>
              <w:keepLines/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R4-2212810</w:t>
            </w:r>
          </w:p>
        </w:tc>
        <w:tc>
          <w:tcPr>
            <w:tcW w:w="1284" w:type="dxa"/>
          </w:tcPr>
          <w:p w14:paraId="5C3F5CE1" w14:textId="288B3AF8" w:rsidR="00646F6F" w:rsidRPr="00C43A48" w:rsidRDefault="00646F6F" w:rsidP="00646F6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38.161</w:t>
            </w:r>
          </w:p>
        </w:tc>
        <w:tc>
          <w:tcPr>
            <w:tcW w:w="616" w:type="dxa"/>
          </w:tcPr>
          <w:p w14:paraId="05DB0F44" w14:textId="02E6AE17" w:rsidR="00646F6F" w:rsidRPr="00C43A48" w:rsidRDefault="00646F6F" w:rsidP="00646F6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0.4.0</w:t>
            </w:r>
          </w:p>
        </w:tc>
        <w:tc>
          <w:tcPr>
            <w:tcW w:w="6632" w:type="dxa"/>
          </w:tcPr>
          <w:p w14:paraId="3FE549EB" w14:textId="4365614C" w:rsidR="00646F6F" w:rsidRPr="00C43A48" w:rsidRDefault="00646F6F" w:rsidP="00646F6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3GPP TS 38.161 v0.4.0</w:t>
            </w:r>
          </w:p>
        </w:tc>
      </w:tr>
      <w:tr w:rsidR="00646F6F" w:rsidRPr="00C43A48" w14:paraId="19A0D025" w14:textId="77777777" w:rsidTr="00646F6F">
        <w:tc>
          <w:tcPr>
            <w:tcW w:w="0" w:type="auto"/>
          </w:tcPr>
          <w:p w14:paraId="04E5BF59" w14:textId="3625BE65" w:rsidR="00646F6F" w:rsidRPr="00C43A48" w:rsidRDefault="00646F6F" w:rsidP="00646F6F">
            <w:pPr>
              <w:keepNext/>
              <w:keepLines/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R4-2212866</w:t>
            </w:r>
          </w:p>
        </w:tc>
        <w:tc>
          <w:tcPr>
            <w:tcW w:w="1284" w:type="dxa"/>
          </w:tcPr>
          <w:p w14:paraId="7CEA6B9B" w14:textId="0061F831" w:rsidR="00646F6F" w:rsidRPr="00C43A48" w:rsidRDefault="00646F6F" w:rsidP="00646F6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38.844</w:t>
            </w:r>
          </w:p>
        </w:tc>
        <w:tc>
          <w:tcPr>
            <w:tcW w:w="616" w:type="dxa"/>
          </w:tcPr>
          <w:p w14:paraId="482F14F1" w14:textId="66B150E4" w:rsidR="00646F6F" w:rsidRPr="00C43A48" w:rsidRDefault="00646F6F" w:rsidP="00646F6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0.0.8</w:t>
            </w:r>
          </w:p>
        </w:tc>
        <w:tc>
          <w:tcPr>
            <w:tcW w:w="6632" w:type="dxa"/>
          </w:tcPr>
          <w:p w14:paraId="5143304D" w14:textId="23527402" w:rsidR="00646F6F" w:rsidRPr="00C43A48" w:rsidRDefault="00646F6F" w:rsidP="00646F6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draft TR 38.844 v0.0.9</w:t>
            </w:r>
          </w:p>
        </w:tc>
      </w:tr>
      <w:tr w:rsidR="00646F6F" w:rsidRPr="00C43A48" w14:paraId="1E99FE27" w14:textId="77777777" w:rsidTr="00646F6F">
        <w:tc>
          <w:tcPr>
            <w:tcW w:w="0" w:type="auto"/>
          </w:tcPr>
          <w:p w14:paraId="495DCA92" w14:textId="6105E78E" w:rsidR="00646F6F" w:rsidRPr="00C43A48" w:rsidRDefault="00646F6F" w:rsidP="00646F6F">
            <w:pPr>
              <w:keepNext/>
              <w:keepLines/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R4-2213758</w:t>
            </w:r>
          </w:p>
        </w:tc>
        <w:tc>
          <w:tcPr>
            <w:tcW w:w="1284" w:type="dxa"/>
          </w:tcPr>
          <w:p w14:paraId="2E31268C" w14:textId="497B16D7" w:rsidR="00646F6F" w:rsidRPr="00C43A48" w:rsidRDefault="00646F6F" w:rsidP="00646F6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37.829</w:t>
            </w:r>
          </w:p>
        </w:tc>
        <w:tc>
          <w:tcPr>
            <w:tcW w:w="616" w:type="dxa"/>
          </w:tcPr>
          <w:p w14:paraId="2EA084BA" w14:textId="3B791EEF" w:rsidR="00646F6F" w:rsidRPr="00C43A48" w:rsidRDefault="00646F6F" w:rsidP="00646F6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0.0.1</w:t>
            </w:r>
          </w:p>
        </w:tc>
        <w:tc>
          <w:tcPr>
            <w:tcW w:w="6632" w:type="dxa"/>
          </w:tcPr>
          <w:p w14:paraId="5F10B26E" w14:textId="2D392A93" w:rsidR="00646F6F" w:rsidRPr="00C43A48" w:rsidRDefault="00646F6F" w:rsidP="00646F6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Skeleton TR 37.829</w:t>
            </w:r>
          </w:p>
        </w:tc>
      </w:tr>
      <w:tr w:rsidR="00646F6F" w:rsidRPr="00C43A48" w14:paraId="7B5A5196" w14:textId="77777777" w:rsidTr="00646F6F">
        <w:tc>
          <w:tcPr>
            <w:tcW w:w="0" w:type="auto"/>
          </w:tcPr>
          <w:p w14:paraId="14B7EFFE" w14:textId="3A911BA3" w:rsidR="00646F6F" w:rsidRPr="00C43A48" w:rsidRDefault="00646F6F" w:rsidP="00646F6F">
            <w:pPr>
              <w:keepNext/>
              <w:keepLines/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R4-2214815</w:t>
            </w:r>
          </w:p>
        </w:tc>
        <w:tc>
          <w:tcPr>
            <w:tcW w:w="1284" w:type="dxa"/>
          </w:tcPr>
          <w:p w14:paraId="6F7EA43C" w14:textId="122801F0" w:rsidR="00646F6F" w:rsidRPr="00C43A48" w:rsidRDefault="00646F6F" w:rsidP="00646F6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38.871</w:t>
            </w:r>
          </w:p>
        </w:tc>
        <w:tc>
          <w:tcPr>
            <w:tcW w:w="616" w:type="dxa"/>
          </w:tcPr>
          <w:p w14:paraId="686F7E24" w14:textId="30A49B14" w:rsidR="00646F6F" w:rsidRPr="00C43A48" w:rsidRDefault="00646F6F" w:rsidP="00646F6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0.0.1</w:t>
            </w:r>
          </w:p>
        </w:tc>
        <w:tc>
          <w:tcPr>
            <w:tcW w:w="6632" w:type="dxa"/>
          </w:tcPr>
          <w:p w14:paraId="18471E19" w14:textId="05230593" w:rsidR="00646F6F" w:rsidRPr="00C43A48" w:rsidRDefault="00646F6F" w:rsidP="00646F6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Skeleton for TR 38.871 v0.0.1</w:t>
            </w:r>
          </w:p>
        </w:tc>
      </w:tr>
      <w:tr w:rsidR="00646F6F" w:rsidRPr="00C43A48" w14:paraId="1F60F74C" w14:textId="77777777" w:rsidTr="00646F6F">
        <w:tc>
          <w:tcPr>
            <w:tcW w:w="0" w:type="auto"/>
          </w:tcPr>
          <w:p w14:paraId="52F8E3A6" w14:textId="6BDE0904" w:rsidR="00646F6F" w:rsidRPr="00C43A48" w:rsidRDefault="00646F6F" w:rsidP="00646F6F">
            <w:pPr>
              <w:keepNext/>
              <w:keepLines/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R4-2214912</w:t>
            </w:r>
          </w:p>
        </w:tc>
        <w:tc>
          <w:tcPr>
            <w:tcW w:w="1284" w:type="dxa"/>
          </w:tcPr>
          <w:p w14:paraId="31423065" w14:textId="23DF0F28" w:rsidR="00646F6F" w:rsidRPr="00C43A48" w:rsidRDefault="00646F6F" w:rsidP="00646F6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38.876</w:t>
            </w:r>
          </w:p>
        </w:tc>
        <w:tc>
          <w:tcPr>
            <w:tcW w:w="616" w:type="dxa"/>
          </w:tcPr>
          <w:p w14:paraId="53476B68" w14:textId="35DE2974" w:rsidR="00646F6F" w:rsidRPr="00C43A48" w:rsidRDefault="00646F6F" w:rsidP="00646F6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0.0.1</w:t>
            </w:r>
          </w:p>
        </w:tc>
        <w:tc>
          <w:tcPr>
            <w:tcW w:w="6632" w:type="dxa"/>
          </w:tcPr>
          <w:p w14:paraId="75F05104" w14:textId="2B998669" w:rsidR="00646F6F" w:rsidRPr="00C43A48" w:rsidRDefault="00646F6F" w:rsidP="00646F6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TR 38.876 ATG v0.0.1 skeleton</w:t>
            </w:r>
          </w:p>
        </w:tc>
      </w:tr>
      <w:tr w:rsidR="00646F6F" w:rsidRPr="00C43A48" w14:paraId="6CA09973" w14:textId="77777777" w:rsidTr="00646F6F">
        <w:tc>
          <w:tcPr>
            <w:tcW w:w="0" w:type="auto"/>
          </w:tcPr>
          <w:p w14:paraId="65FBE75D" w14:textId="400CBF43" w:rsidR="00646F6F" w:rsidRPr="00C43A48" w:rsidRDefault="00646F6F" w:rsidP="00646F6F">
            <w:pPr>
              <w:keepNext/>
              <w:keepLines/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R4-2215080</w:t>
            </w:r>
          </w:p>
        </w:tc>
        <w:tc>
          <w:tcPr>
            <w:tcW w:w="1284" w:type="dxa"/>
          </w:tcPr>
          <w:p w14:paraId="0BE7C2F0" w14:textId="3F55497F" w:rsidR="00646F6F" w:rsidRPr="00C43A48" w:rsidRDefault="00646F6F" w:rsidP="00646F6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38.846</w:t>
            </w:r>
          </w:p>
        </w:tc>
        <w:tc>
          <w:tcPr>
            <w:tcW w:w="616" w:type="dxa"/>
          </w:tcPr>
          <w:p w14:paraId="552E3718" w14:textId="26E92328" w:rsidR="00646F6F" w:rsidRPr="00C43A48" w:rsidRDefault="00646F6F" w:rsidP="00646F6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0.0.1</w:t>
            </w:r>
          </w:p>
        </w:tc>
        <w:tc>
          <w:tcPr>
            <w:tcW w:w="6632" w:type="dxa"/>
          </w:tcPr>
          <w:p w14:paraId="69047F9D" w14:textId="3BC631DA" w:rsidR="00646F6F" w:rsidRPr="00C43A48" w:rsidRDefault="00646F6F" w:rsidP="00646F6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TR 38.846 v0.0.1_Study on simplification of band combination specification for NR and LTE</w:t>
            </w:r>
          </w:p>
        </w:tc>
      </w:tr>
      <w:tr w:rsidR="00646F6F" w:rsidRPr="00C43A48" w14:paraId="4AB83095" w14:textId="77777777" w:rsidTr="00646F6F">
        <w:tc>
          <w:tcPr>
            <w:tcW w:w="0" w:type="auto"/>
          </w:tcPr>
          <w:p w14:paraId="682BD4CD" w14:textId="44123AE4" w:rsidR="00646F6F" w:rsidRPr="00C43A48" w:rsidRDefault="00646F6F" w:rsidP="00646F6F">
            <w:pPr>
              <w:keepNext/>
              <w:keepLines/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R4-2215118</w:t>
            </w:r>
          </w:p>
        </w:tc>
        <w:tc>
          <w:tcPr>
            <w:tcW w:w="1284" w:type="dxa"/>
          </w:tcPr>
          <w:p w14:paraId="748F9868" w14:textId="45F1706B" w:rsidR="00646F6F" w:rsidRPr="00C43A48" w:rsidRDefault="00646F6F" w:rsidP="00646F6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36.102</w:t>
            </w:r>
          </w:p>
        </w:tc>
        <w:tc>
          <w:tcPr>
            <w:tcW w:w="616" w:type="dxa"/>
          </w:tcPr>
          <w:p w14:paraId="43D6C91D" w14:textId="58F66B1B" w:rsidR="00646F6F" w:rsidRPr="00C43A48" w:rsidRDefault="00646F6F" w:rsidP="00646F6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0.0.1</w:t>
            </w:r>
          </w:p>
        </w:tc>
        <w:tc>
          <w:tcPr>
            <w:tcW w:w="6632" w:type="dxa"/>
          </w:tcPr>
          <w:p w14:paraId="21EE36C7" w14:textId="3D734B84" w:rsidR="00646F6F" w:rsidRPr="00C43A48" w:rsidRDefault="00646F6F" w:rsidP="00646F6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Draft spec for TS 36.102</w:t>
            </w:r>
          </w:p>
        </w:tc>
      </w:tr>
      <w:tr w:rsidR="00646F6F" w:rsidRPr="00C43A48" w14:paraId="754E6F62" w14:textId="77777777" w:rsidTr="00646F6F">
        <w:tc>
          <w:tcPr>
            <w:tcW w:w="0" w:type="auto"/>
          </w:tcPr>
          <w:p w14:paraId="172C9820" w14:textId="0A6A1699" w:rsidR="00646F6F" w:rsidRPr="00C43A48" w:rsidRDefault="00646F6F" w:rsidP="00646F6F">
            <w:pPr>
              <w:keepNext/>
              <w:keepLines/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R4-2215119</w:t>
            </w:r>
          </w:p>
        </w:tc>
        <w:tc>
          <w:tcPr>
            <w:tcW w:w="1284" w:type="dxa"/>
          </w:tcPr>
          <w:p w14:paraId="24D4CEDB" w14:textId="5A728632" w:rsidR="00646F6F" w:rsidRPr="00C43A48" w:rsidRDefault="00646F6F" w:rsidP="00646F6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36.108</w:t>
            </w:r>
          </w:p>
        </w:tc>
        <w:tc>
          <w:tcPr>
            <w:tcW w:w="616" w:type="dxa"/>
          </w:tcPr>
          <w:p w14:paraId="13106920" w14:textId="0077BFC8" w:rsidR="00646F6F" w:rsidRPr="00C43A48" w:rsidRDefault="00646F6F" w:rsidP="00646F6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0.0.1</w:t>
            </w:r>
          </w:p>
        </w:tc>
        <w:tc>
          <w:tcPr>
            <w:tcW w:w="6632" w:type="dxa"/>
          </w:tcPr>
          <w:p w14:paraId="779DA1A0" w14:textId="0B24E032" w:rsidR="00646F6F" w:rsidRPr="00C43A48" w:rsidRDefault="00646F6F" w:rsidP="00646F6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46F6F">
              <w:rPr>
                <w:rFonts w:ascii="Arial" w:hAnsi="Arial" w:cs="Arial"/>
                <w:sz w:val="16"/>
                <w:szCs w:val="16"/>
              </w:rPr>
              <w:t>Draft spec for TS 36.108</w:t>
            </w:r>
          </w:p>
        </w:tc>
      </w:tr>
    </w:tbl>
    <w:p w14:paraId="6BF8AF64" w14:textId="77777777" w:rsidR="00C43A48" w:rsidRPr="00C43A48" w:rsidRDefault="00C43A48" w:rsidP="00C43A48"/>
    <w:p w14:paraId="3E6D85CA" w14:textId="77777777" w:rsidR="00C43A48" w:rsidRPr="00C43A48" w:rsidRDefault="00C43A48" w:rsidP="00C43A4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C43A48">
        <w:rPr>
          <w:rFonts w:ascii="Arial" w:hAnsi="Arial"/>
          <w:sz w:val="32"/>
        </w:rPr>
        <w:br w:type="page"/>
      </w:r>
      <w:r w:rsidRPr="00C43A48">
        <w:rPr>
          <w:rFonts w:ascii="Arial" w:hAnsi="Arial"/>
          <w:sz w:val="32"/>
        </w:rPr>
        <w:lastRenderedPageBreak/>
        <w:t>Annex F: List of action items</w:t>
      </w:r>
    </w:p>
    <w:p w14:paraId="0AB276F8" w14:textId="77777777" w:rsidR="00C43A48" w:rsidRPr="00C43A48" w:rsidRDefault="00C43A48" w:rsidP="00C43A48">
      <w:pPr>
        <w:keepNext/>
        <w:keepLines/>
        <w:spacing w:before="60"/>
        <w:jc w:val="center"/>
        <w:rPr>
          <w:rFonts w:ascii="Arial" w:hAnsi="Arial"/>
          <w:b/>
        </w:rPr>
      </w:pPr>
    </w:p>
    <w:p w14:paraId="7B8AC0BC" w14:textId="77777777" w:rsidR="00C43A48" w:rsidRPr="00C43A48" w:rsidRDefault="00C43A48" w:rsidP="00C43A48">
      <w:r w:rsidRPr="00C43A48">
        <w:t>None</w:t>
      </w:r>
    </w:p>
    <w:p w14:paraId="1510F8CA" w14:textId="77777777" w:rsidR="00C43A48" w:rsidRPr="00C43A48" w:rsidRDefault="00C43A48" w:rsidP="00C43A48"/>
    <w:p w14:paraId="4725270A" w14:textId="77777777" w:rsidR="00C43A48" w:rsidRPr="00C43A48" w:rsidRDefault="00C43A48" w:rsidP="00C43A4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C43A48">
        <w:rPr>
          <w:rFonts w:ascii="Arial" w:hAnsi="Arial"/>
          <w:sz w:val="32"/>
        </w:rPr>
        <w:br w:type="page"/>
      </w:r>
    </w:p>
    <w:p w14:paraId="7757734F" w14:textId="77777777" w:rsidR="00C43A48" w:rsidRPr="00C43A48" w:rsidRDefault="00C43A48" w:rsidP="00C43A4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C43A48">
        <w:rPr>
          <w:rFonts w:ascii="Arial" w:hAnsi="Arial"/>
          <w:sz w:val="32"/>
        </w:rPr>
        <w:lastRenderedPageBreak/>
        <w:t>Annex G: List of participants</w:t>
      </w:r>
    </w:p>
    <w:p w14:paraId="70EFA53E" w14:textId="77777777" w:rsidR="00C43A48" w:rsidRPr="00C43A48" w:rsidRDefault="00C43A48" w:rsidP="00C43A48">
      <w:pPr>
        <w:keepNext/>
        <w:keepLines/>
        <w:spacing w:before="60"/>
        <w:jc w:val="center"/>
        <w:rPr>
          <w:rFonts w:ascii="Arial" w:hAnsi="Arial"/>
          <w:b/>
        </w:rPr>
      </w:pPr>
    </w:p>
    <w:p w14:paraId="34A32BFE" w14:textId="77777777" w:rsidR="00C43A48" w:rsidRPr="00C43A48" w:rsidRDefault="00C43A48" w:rsidP="00C43A48">
      <w:r w:rsidRPr="00C43A48">
        <w:t>See excel file attached to this report.</w:t>
      </w:r>
    </w:p>
    <w:p w14:paraId="72DB7B79" w14:textId="77777777" w:rsidR="00C43A48" w:rsidRPr="00C43A48" w:rsidRDefault="00C43A48" w:rsidP="00C43A48"/>
    <w:p w14:paraId="691CC6BE" w14:textId="77777777" w:rsidR="00C43A48" w:rsidRPr="00C43A48" w:rsidRDefault="00C43A48" w:rsidP="00C43A4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C43A48">
        <w:rPr>
          <w:rFonts w:ascii="Arial" w:hAnsi="Arial"/>
          <w:sz w:val="32"/>
        </w:rPr>
        <w:br w:type="page"/>
      </w:r>
      <w:r w:rsidRPr="00C43A48">
        <w:rPr>
          <w:rFonts w:ascii="Arial" w:hAnsi="Arial"/>
          <w:sz w:val="32"/>
        </w:rPr>
        <w:lastRenderedPageBreak/>
        <w:t>Annex H: List of future meetings</w:t>
      </w:r>
    </w:p>
    <w:p w14:paraId="1001558C" w14:textId="77777777" w:rsidR="00C43A48" w:rsidRPr="00C43A48" w:rsidRDefault="00C43A48" w:rsidP="00C43A48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7"/>
        <w:gridCol w:w="1047"/>
        <w:gridCol w:w="1407"/>
        <w:gridCol w:w="875"/>
        <w:gridCol w:w="906"/>
        <w:gridCol w:w="1141"/>
      </w:tblGrid>
      <w:tr w:rsidR="00C43A48" w:rsidRPr="00C43A48" w14:paraId="4F2E5D7F" w14:textId="77777777" w:rsidTr="00976A7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8C44" w14:textId="77777777" w:rsidR="00C43A48" w:rsidRPr="00C43A48" w:rsidRDefault="00C43A48" w:rsidP="00C43A48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C43A48">
              <w:rPr>
                <w:rFonts w:ascii="Arial" w:eastAsia="SimSun" w:hAnsi="Arial"/>
                <w:b/>
                <w:sz w:val="18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CD37" w14:textId="77777777" w:rsidR="00C43A48" w:rsidRPr="00C43A48" w:rsidRDefault="00C43A48" w:rsidP="00C43A48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C43A48">
              <w:rPr>
                <w:rFonts w:ascii="Arial" w:eastAsia="SimSun" w:hAnsi="Arial"/>
                <w:b/>
                <w:sz w:val="18"/>
              </w:rPr>
              <w:t>Start 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9FE2" w14:textId="77777777" w:rsidR="00C43A48" w:rsidRPr="00C43A48" w:rsidRDefault="00C43A48" w:rsidP="00C43A48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C43A48">
              <w:rPr>
                <w:rFonts w:ascii="Arial" w:eastAsia="SimSun" w:hAnsi="Arial"/>
                <w:b/>
                <w:sz w:val="18"/>
              </w:rPr>
              <w:t>End date (OP)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B5FF8" w14:textId="77777777" w:rsidR="00C43A48" w:rsidRPr="00C43A48" w:rsidRDefault="00C43A48" w:rsidP="00C43A48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C43A48">
              <w:rPr>
                <w:rFonts w:ascii="Arial" w:eastAsia="SimSun" w:hAnsi="Arial"/>
                <w:b/>
                <w:sz w:val="18"/>
              </w:rPr>
              <w:t>Town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D6FC8" w14:textId="77777777" w:rsidR="00C43A48" w:rsidRPr="00C43A48" w:rsidRDefault="00C43A48" w:rsidP="00C43A48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C43A48">
              <w:rPr>
                <w:rFonts w:ascii="Arial" w:eastAsia="SimSun" w:hAnsi="Arial"/>
                <w:b/>
                <w:sz w:val="18"/>
              </w:rPr>
              <w:t>Country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23F6" w14:textId="77777777" w:rsidR="00C43A48" w:rsidRPr="00C43A48" w:rsidRDefault="00C43A48" w:rsidP="00C43A48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C43A48">
              <w:rPr>
                <w:rFonts w:ascii="Arial" w:eastAsia="SimSun" w:hAnsi="Arial"/>
                <w:b/>
                <w:sz w:val="18"/>
              </w:rPr>
              <w:t>Reference</w:t>
            </w:r>
          </w:p>
        </w:tc>
      </w:tr>
      <w:tr w:rsidR="00C43A48" w:rsidRPr="00C43A48" w14:paraId="27CC10D2" w14:textId="77777777" w:rsidTr="00976A7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7635" w14:textId="77777777" w:rsidR="00C43A48" w:rsidRPr="00C43A48" w:rsidRDefault="00C43A48" w:rsidP="00C43A48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C43A48">
              <w:rPr>
                <w:rFonts w:ascii="Arial" w:eastAsia="SimSun" w:hAnsi="Arial"/>
                <w:sz w:val="16"/>
              </w:rPr>
              <w:t>RAN4#104-bis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C172" w14:textId="77777777" w:rsidR="00C43A48" w:rsidRPr="00C43A48" w:rsidRDefault="00C43A48" w:rsidP="00C43A48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C43A48">
              <w:rPr>
                <w:rFonts w:ascii="Arial" w:eastAsia="SimSun" w:hAnsi="Arial"/>
                <w:sz w:val="16"/>
              </w:rPr>
              <w:t>2022-10-10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055D" w14:textId="77777777" w:rsidR="00C43A48" w:rsidRPr="00C43A48" w:rsidRDefault="00C43A48" w:rsidP="00C43A48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C43A48">
              <w:rPr>
                <w:rFonts w:ascii="Arial" w:eastAsia="SimSun" w:hAnsi="Arial"/>
                <w:sz w:val="16"/>
              </w:rPr>
              <w:t>2022-10-21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772F" w14:textId="77777777" w:rsidR="00C43A48" w:rsidRPr="00C43A48" w:rsidRDefault="00C43A48" w:rsidP="00C43A48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C43A48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1AF7" w14:textId="77777777" w:rsidR="00C43A48" w:rsidRPr="00C43A48" w:rsidRDefault="00C43A48" w:rsidP="00C43A48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C43A48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6E37" w14:textId="77777777" w:rsidR="00C43A48" w:rsidRPr="00C43A48" w:rsidRDefault="00C43A48" w:rsidP="00C43A48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C43A48">
              <w:rPr>
                <w:rFonts w:ascii="Arial" w:eastAsia="SimSun" w:hAnsi="Arial"/>
                <w:sz w:val="16"/>
              </w:rPr>
              <w:t>R4-104-bis-e</w:t>
            </w:r>
          </w:p>
        </w:tc>
      </w:tr>
      <w:tr w:rsidR="00C43A48" w:rsidRPr="00C43A48" w14:paraId="5B64228E" w14:textId="77777777" w:rsidTr="00976A7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FDC9" w14:textId="77777777" w:rsidR="00C43A48" w:rsidRPr="00C43A48" w:rsidRDefault="00C43A48" w:rsidP="00C43A48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C43A48">
              <w:rPr>
                <w:rFonts w:ascii="Arial" w:eastAsia="SimSun" w:hAnsi="Arial"/>
                <w:sz w:val="16"/>
              </w:rPr>
              <w:t>RAN4#105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FC62" w14:textId="77777777" w:rsidR="00C43A48" w:rsidRPr="00C43A48" w:rsidRDefault="00C43A48" w:rsidP="00C43A48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C43A48">
              <w:rPr>
                <w:rFonts w:ascii="Arial" w:eastAsia="SimSun" w:hAnsi="Arial"/>
                <w:sz w:val="16"/>
              </w:rPr>
              <w:t>2022-11-14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18D0" w14:textId="77777777" w:rsidR="00C43A48" w:rsidRPr="00C43A48" w:rsidRDefault="00C43A48" w:rsidP="00C43A48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C43A48">
              <w:rPr>
                <w:rFonts w:ascii="Arial" w:eastAsia="SimSun" w:hAnsi="Arial"/>
                <w:sz w:val="16"/>
              </w:rPr>
              <w:t>2022-11-18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BBE8" w14:textId="40DABF6A" w:rsidR="00C43A48" w:rsidRPr="00C43A48" w:rsidRDefault="00C43A48" w:rsidP="00C43A48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C43A48">
              <w:rPr>
                <w:rFonts w:ascii="Arial" w:eastAsia="SimSun" w:hAnsi="Arial"/>
                <w:sz w:val="16"/>
              </w:rPr>
              <w:t>T</w:t>
            </w:r>
            <w:r w:rsidR="00E52CEF">
              <w:rPr>
                <w:rFonts w:ascii="Arial" w:eastAsia="SimSun" w:hAnsi="Arial"/>
                <w:sz w:val="16"/>
              </w:rPr>
              <w:t>oulouse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6CAE" w14:textId="18B3CA3E" w:rsidR="00C43A48" w:rsidRPr="00C43A48" w:rsidRDefault="00E52CEF" w:rsidP="00C43A48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France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07EF" w14:textId="77777777" w:rsidR="00C43A48" w:rsidRPr="00C43A48" w:rsidRDefault="00C43A48" w:rsidP="00C43A48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</w:p>
        </w:tc>
      </w:tr>
    </w:tbl>
    <w:p w14:paraId="1ACFE7A7" w14:textId="77777777" w:rsidR="00115939" w:rsidRDefault="00115939" w:rsidP="00115939"/>
    <w:p w14:paraId="5EB27FF2" w14:textId="4BDDE611" w:rsidR="00115939" w:rsidRDefault="00115939" w:rsidP="00115939"/>
    <w:p w14:paraId="438825F4" w14:textId="6D0472BC" w:rsidR="00115939" w:rsidRDefault="00115939" w:rsidP="00115939"/>
    <w:p w14:paraId="7D3D21BF" w14:textId="5AECA523" w:rsidR="00115939" w:rsidRDefault="00115939" w:rsidP="00115939"/>
    <w:p w14:paraId="2B5944E8" w14:textId="644D1C22" w:rsidR="00115939" w:rsidRDefault="00115939" w:rsidP="00115939"/>
    <w:sectPr w:rsidR="00115939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0E280" w14:textId="77777777" w:rsidR="00C32B28" w:rsidRDefault="00C32B28">
      <w:pPr>
        <w:spacing w:after="0"/>
      </w:pPr>
      <w:r>
        <w:separator/>
      </w:r>
    </w:p>
  </w:endnote>
  <w:endnote w:type="continuationSeparator" w:id="0">
    <w:p w14:paraId="7B99ECA0" w14:textId="77777777" w:rsidR="00C32B28" w:rsidRDefault="00C32B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81434" w14:textId="77777777" w:rsidR="00C32B28" w:rsidRDefault="00C32B28">
      <w:pPr>
        <w:spacing w:after="0"/>
      </w:pPr>
      <w:r>
        <w:separator/>
      </w:r>
    </w:p>
  </w:footnote>
  <w:footnote w:type="continuationSeparator" w:id="0">
    <w:p w14:paraId="0EEA1D8A" w14:textId="77777777" w:rsidR="00C32B28" w:rsidRDefault="00C32B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BA586" w14:textId="77777777" w:rsidR="006C3978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939"/>
    <w:rsid w:val="00102EBF"/>
    <w:rsid w:val="00115939"/>
    <w:rsid w:val="00176317"/>
    <w:rsid w:val="004C664A"/>
    <w:rsid w:val="00646F6F"/>
    <w:rsid w:val="006C3978"/>
    <w:rsid w:val="00A15458"/>
    <w:rsid w:val="00A35838"/>
    <w:rsid w:val="00AA6C3B"/>
    <w:rsid w:val="00AF7735"/>
    <w:rsid w:val="00B2619B"/>
    <w:rsid w:val="00C32B28"/>
    <w:rsid w:val="00C43A48"/>
    <w:rsid w:val="00D80642"/>
    <w:rsid w:val="00E41F10"/>
    <w:rsid w:val="00E52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4C8EEE"/>
  <w15:chartTrackingRefBased/>
  <w15:docId w15:val="{167F0753-DC35-4580-BD7F-05332F712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6C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AA6C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AA6C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A6C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A6C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6C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6C3B"/>
    <w:pPr>
      <w:outlineLvl w:val="5"/>
    </w:pPr>
  </w:style>
  <w:style w:type="paragraph" w:styleId="Heading7">
    <w:name w:val="heading 7"/>
    <w:basedOn w:val="H6"/>
    <w:next w:val="Normal"/>
    <w:qFormat/>
    <w:rsid w:val="00AA6C3B"/>
    <w:pPr>
      <w:outlineLvl w:val="6"/>
    </w:pPr>
  </w:style>
  <w:style w:type="paragraph" w:styleId="Heading8">
    <w:name w:val="heading 8"/>
    <w:basedOn w:val="Heading1"/>
    <w:next w:val="Normal"/>
    <w:qFormat/>
    <w:rsid w:val="00AA6C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6C3B"/>
    <w:pPr>
      <w:outlineLvl w:val="8"/>
    </w:pPr>
  </w:style>
  <w:style w:type="character" w:default="1" w:styleId="DefaultParagraphFont">
    <w:name w:val="Default Paragraph Font"/>
    <w:semiHidden/>
    <w:rsid w:val="00AA6C3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A6C3B"/>
  </w:style>
  <w:style w:type="paragraph" w:styleId="TOC8">
    <w:name w:val="toc 8"/>
    <w:basedOn w:val="TOC1"/>
    <w:semiHidden/>
    <w:rsid w:val="00AA6C3B"/>
    <w:pPr>
      <w:spacing w:before="180"/>
      <w:ind w:left="2693" w:hanging="2693"/>
    </w:pPr>
    <w:rPr>
      <w:b/>
    </w:rPr>
  </w:style>
  <w:style w:type="paragraph" w:styleId="TOC1">
    <w:name w:val="toc 1"/>
    <w:semiHidden/>
    <w:rsid w:val="00AA6C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A6C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A6C3B"/>
    <w:pPr>
      <w:ind w:left="1701" w:hanging="1701"/>
    </w:pPr>
  </w:style>
  <w:style w:type="paragraph" w:styleId="TOC4">
    <w:name w:val="toc 4"/>
    <w:basedOn w:val="TOC3"/>
    <w:semiHidden/>
    <w:rsid w:val="00AA6C3B"/>
    <w:pPr>
      <w:ind w:left="1418" w:hanging="1418"/>
    </w:pPr>
  </w:style>
  <w:style w:type="paragraph" w:styleId="TOC3">
    <w:name w:val="toc 3"/>
    <w:basedOn w:val="TOC2"/>
    <w:semiHidden/>
    <w:rsid w:val="00AA6C3B"/>
    <w:pPr>
      <w:ind w:left="1134" w:hanging="1134"/>
    </w:pPr>
  </w:style>
  <w:style w:type="paragraph" w:styleId="TOC2">
    <w:name w:val="toc 2"/>
    <w:basedOn w:val="TOC1"/>
    <w:semiHidden/>
    <w:rsid w:val="00AA6C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6C3B"/>
    <w:pPr>
      <w:ind w:left="284"/>
    </w:pPr>
  </w:style>
  <w:style w:type="paragraph" w:styleId="Index1">
    <w:name w:val="index 1"/>
    <w:basedOn w:val="Normal"/>
    <w:semiHidden/>
    <w:rsid w:val="00AA6C3B"/>
    <w:pPr>
      <w:keepLines/>
      <w:spacing w:after="0"/>
    </w:pPr>
  </w:style>
  <w:style w:type="paragraph" w:customStyle="1" w:styleId="ZH">
    <w:name w:val="ZH"/>
    <w:rsid w:val="00AA6C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A6C3B"/>
    <w:pPr>
      <w:outlineLvl w:val="9"/>
    </w:pPr>
  </w:style>
  <w:style w:type="paragraph" w:styleId="ListNumber2">
    <w:name w:val="List Number 2"/>
    <w:basedOn w:val="ListNumber"/>
    <w:semiHidden/>
    <w:rsid w:val="00AA6C3B"/>
    <w:pPr>
      <w:ind w:left="851"/>
    </w:pPr>
  </w:style>
  <w:style w:type="paragraph" w:styleId="Header">
    <w:name w:val="header"/>
    <w:semiHidden/>
    <w:rsid w:val="00AA6C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AA6C3B"/>
    <w:rPr>
      <w:b/>
      <w:position w:val="6"/>
      <w:sz w:val="16"/>
    </w:rPr>
  </w:style>
  <w:style w:type="paragraph" w:styleId="FootnoteText">
    <w:name w:val="footnote text"/>
    <w:basedOn w:val="Normal"/>
    <w:semiHidden/>
    <w:rsid w:val="00AA6C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6C3B"/>
    <w:rPr>
      <w:b/>
    </w:rPr>
  </w:style>
  <w:style w:type="paragraph" w:customStyle="1" w:styleId="TAC">
    <w:name w:val="TAC"/>
    <w:basedOn w:val="TAL"/>
    <w:rsid w:val="00AA6C3B"/>
    <w:pPr>
      <w:jc w:val="center"/>
    </w:pPr>
  </w:style>
  <w:style w:type="paragraph" w:customStyle="1" w:styleId="TF">
    <w:name w:val="TF"/>
    <w:basedOn w:val="TH"/>
    <w:rsid w:val="00AA6C3B"/>
    <w:pPr>
      <w:keepNext w:val="0"/>
      <w:spacing w:before="0" w:after="240"/>
    </w:pPr>
  </w:style>
  <w:style w:type="paragraph" w:customStyle="1" w:styleId="NO">
    <w:name w:val="NO"/>
    <w:basedOn w:val="Normal"/>
    <w:rsid w:val="00AA6C3B"/>
    <w:pPr>
      <w:keepLines/>
      <w:ind w:left="1135" w:hanging="851"/>
    </w:pPr>
  </w:style>
  <w:style w:type="paragraph" w:styleId="TOC9">
    <w:name w:val="toc 9"/>
    <w:basedOn w:val="TOC8"/>
    <w:semiHidden/>
    <w:rsid w:val="00AA6C3B"/>
    <w:pPr>
      <w:ind w:left="1418" w:hanging="1418"/>
    </w:pPr>
  </w:style>
  <w:style w:type="paragraph" w:customStyle="1" w:styleId="EX">
    <w:name w:val="EX"/>
    <w:basedOn w:val="Normal"/>
    <w:rsid w:val="00AA6C3B"/>
    <w:pPr>
      <w:keepLines/>
      <w:ind w:left="1702" w:hanging="1418"/>
    </w:pPr>
  </w:style>
  <w:style w:type="paragraph" w:customStyle="1" w:styleId="FP">
    <w:name w:val="FP"/>
    <w:basedOn w:val="Normal"/>
    <w:rsid w:val="00AA6C3B"/>
    <w:pPr>
      <w:spacing w:after="0"/>
    </w:pPr>
  </w:style>
  <w:style w:type="paragraph" w:customStyle="1" w:styleId="LD">
    <w:name w:val="LD"/>
    <w:rsid w:val="00AA6C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A6C3B"/>
    <w:pPr>
      <w:spacing w:after="0"/>
    </w:pPr>
  </w:style>
  <w:style w:type="paragraph" w:customStyle="1" w:styleId="EW">
    <w:name w:val="EW"/>
    <w:basedOn w:val="EX"/>
    <w:rsid w:val="00AA6C3B"/>
    <w:pPr>
      <w:spacing w:after="0"/>
    </w:pPr>
  </w:style>
  <w:style w:type="paragraph" w:styleId="TOC6">
    <w:name w:val="toc 6"/>
    <w:basedOn w:val="TOC5"/>
    <w:next w:val="Normal"/>
    <w:semiHidden/>
    <w:rsid w:val="00AA6C3B"/>
    <w:pPr>
      <w:ind w:left="1985" w:hanging="1985"/>
    </w:pPr>
  </w:style>
  <w:style w:type="paragraph" w:styleId="TOC7">
    <w:name w:val="toc 7"/>
    <w:basedOn w:val="TOC6"/>
    <w:next w:val="Normal"/>
    <w:semiHidden/>
    <w:rsid w:val="00AA6C3B"/>
    <w:pPr>
      <w:ind w:left="2268" w:hanging="2268"/>
    </w:pPr>
  </w:style>
  <w:style w:type="paragraph" w:styleId="ListBullet2">
    <w:name w:val="List Bullet 2"/>
    <w:basedOn w:val="ListBullet"/>
    <w:semiHidden/>
    <w:rsid w:val="00AA6C3B"/>
    <w:pPr>
      <w:ind w:left="851"/>
    </w:pPr>
  </w:style>
  <w:style w:type="paragraph" w:styleId="ListBullet3">
    <w:name w:val="List Bullet 3"/>
    <w:basedOn w:val="ListBullet2"/>
    <w:semiHidden/>
    <w:rsid w:val="00AA6C3B"/>
    <w:pPr>
      <w:ind w:left="1135"/>
    </w:pPr>
  </w:style>
  <w:style w:type="paragraph" w:styleId="ListNumber">
    <w:name w:val="List Number"/>
    <w:basedOn w:val="List"/>
    <w:semiHidden/>
    <w:rsid w:val="00AA6C3B"/>
  </w:style>
  <w:style w:type="paragraph" w:customStyle="1" w:styleId="EQ">
    <w:name w:val="EQ"/>
    <w:basedOn w:val="Normal"/>
    <w:next w:val="Normal"/>
    <w:rsid w:val="00AA6C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A6C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6C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6C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A6C3B"/>
    <w:pPr>
      <w:jc w:val="right"/>
    </w:pPr>
  </w:style>
  <w:style w:type="paragraph" w:customStyle="1" w:styleId="H6">
    <w:name w:val="H6"/>
    <w:basedOn w:val="Heading5"/>
    <w:next w:val="Normal"/>
    <w:rsid w:val="00AA6C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6C3B"/>
    <w:pPr>
      <w:ind w:left="851" w:hanging="851"/>
    </w:pPr>
  </w:style>
  <w:style w:type="paragraph" w:customStyle="1" w:styleId="TAL">
    <w:name w:val="TAL"/>
    <w:basedOn w:val="Normal"/>
    <w:rsid w:val="00AA6C3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6C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A6C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A6C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A6C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A6C3B"/>
    <w:pPr>
      <w:framePr w:wrap="notBeside" w:y="16161"/>
    </w:pPr>
  </w:style>
  <w:style w:type="character" w:customStyle="1" w:styleId="ZGSM">
    <w:name w:val="ZGSM"/>
    <w:rsid w:val="00AA6C3B"/>
  </w:style>
  <w:style w:type="paragraph" w:styleId="List2">
    <w:name w:val="List 2"/>
    <w:basedOn w:val="List"/>
    <w:semiHidden/>
    <w:rsid w:val="00AA6C3B"/>
    <w:pPr>
      <w:ind w:left="851"/>
    </w:pPr>
  </w:style>
  <w:style w:type="paragraph" w:customStyle="1" w:styleId="ZG">
    <w:name w:val="ZG"/>
    <w:rsid w:val="00AA6C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A6C3B"/>
    <w:pPr>
      <w:ind w:left="1135"/>
    </w:pPr>
  </w:style>
  <w:style w:type="paragraph" w:styleId="List4">
    <w:name w:val="List 4"/>
    <w:basedOn w:val="List3"/>
    <w:semiHidden/>
    <w:rsid w:val="00AA6C3B"/>
    <w:pPr>
      <w:ind w:left="1418"/>
    </w:pPr>
  </w:style>
  <w:style w:type="paragraph" w:styleId="List5">
    <w:name w:val="List 5"/>
    <w:basedOn w:val="List4"/>
    <w:semiHidden/>
    <w:rsid w:val="00AA6C3B"/>
    <w:pPr>
      <w:ind w:left="1702"/>
    </w:pPr>
  </w:style>
  <w:style w:type="paragraph" w:customStyle="1" w:styleId="EditorsNote">
    <w:name w:val="Editor's Note"/>
    <w:basedOn w:val="NO"/>
    <w:rsid w:val="00AA6C3B"/>
    <w:rPr>
      <w:color w:val="FF0000"/>
    </w:rPr>
  </w:style>
  <w:style w:type="paragraph" w:styleId="List">
    <w:name w:val="List"/>
    <w:basedOn w:val="Normal"/>
    <w:semiHidden/>
    <w:rsid w:val="00AA6C3B"/>
    <w:pPr>
      <w:ind w:left="568" w:hanging="284"/>
    </w:pPr>
  </w:style>
  <w:style w:type="paragraph" w:styleId="ListBullet">
    <w:name w:val="List Bullet"/>
    <w:basedOn w:val="List"/>
    <w:semiHidden/>
    <w:rsid w:val="00AA6C3B"/>
  </w:style>
  <w:style w:type="paragraph" w:styleId="ListBullet4">
    <w:name w:val="List Bullet 4"/>
    <w:basedOn w:val="ListBullet3"/>
    <w:semiHidden/>
    <w:rsid w:val="00AA6C3B"/>
    <w:pPr>
      <w:ind w:left="1418"/>
    </w:pPr>
  </w:style>
  <w:style w:type="paragraph" w:styleId="ListBullet5">
    <w:name w:val="List Bullet 5"/>
    <w:basedOn w:val="ListBullet4"/>
    <w:semiHidden/>
    <w:rsid w:val="00AA6C3B"/>
    <w:pPr>
      <w:ind w:left="1702"/>
    </w:pPr>
  </w:style>
  <w:style w:type="paragraph" w:customStyle="1" w:styleId="B1">
    <w:name w:val="B1"/>
    <w:basedOn w:val="List"/>
    <w:rsid w:val="00AA6C3B"/>
  </w:style>
  <w:style w:type="paragraph" w:customStyle="1" w:styleId="B2">
    <w:name w:val="B2"/>
    <w:basedOn w:val="List2"/>
    <w:rsid w:val="00AA6C3B"/>
  </w:style>
  <w:style w:type="paragraph" w:customStyle="1" w:styleId="B3">
    <w:name w:val="B3"/>
    <w:basedOn w:val="List3"/>
    <w:rsid w:val="00AA6C3B"/>
  </w:style>
  <w:style w:type="paragraph" w:customStyle="1" w:styleId="B4">
    <w:name w:val="B4"/>
    <w:basedOn w:val="List4"/>
    <w:rsid w:val="00AA6C3B"/>
  </w:style>
  <w:style w:type="paragraph" w:customStyle="1" w:styleId="B5">
    <w:name w:val="B5"/>
    <w:basedOn w:val="List5"/>
    <w:rsid w:val="00AA6C3B"/>
  </w:style>
  <w:style w:type="paragraph" w:styleId="Footer">
    <w:name w:val="footer"/>
    <w:basedOn w:val="Header"/>
    <w:semiHidden/>
    <w:rsid w:val="00AA6C3B"/>
    <w:pPr>
      <w:jc w:val="center"/>
    </w:pPr>
    <w:rPr>
      <w:i/>
    </w:rPr>
  </w:style>
  <w:style w:type="paragraph" w:customStyle="1" w:styleId="ZTD">
    <w:name w:val="ZTD"/>
    <w:basedOn w:val="ZB"/>
    <w:rsid w:val="00AA6C3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115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31</Pages>
  <Words>13216</Words>
  <Characters>75332</Characters>
  <Application>Microsoft Office Word</Application>
  <DocSecurity>0</DocSecurity>
  <Lines>627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88372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MCC</dc:creator>
  <cp:keywords>ESA, style sheet, Winword</cp:keywords>
  <dc:description/>
  <cp:lastModifiedBy>MCC</cp:lastModifiedBy>
  <cp:revision>6</cp:revision>
  <cp:lastPrinted>1899-12-31T23:00:00Z</cp:lastPrinted>
  <dcterms:created xsi:type="dcterms:W3CDTF">2022-09-29T20:40:00Z</dcterms:created>
  <dcterms:modified xsi:type="dcterms:W3CDTF">2022-09-29T20:47:00Z</dcterms:modified>
</cp:coreProperties>
</file>